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7D0E" w:rsidR="005867D0" w:rsidP="001A669A" w:rsidRDefault="005867D0" w14:paraId="7C709A40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814A6A" w:rsidR="00B52465" w:rsidP="00B52465" w:rsidRDefault="00B52465" w14:paraId="027C708A" w14:textId="29E6F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REPUBLIKA HRVATSKA</w:t>
      </w:r>
      <w:r w:rsidR="0046265D">
        <w:rPr>
          <w:rFonts w:ascii="Times New Roman" w:hAnsi="Times New Roman" w:cs="Times New Roman"/>
          <w:sz w:val="24"/>
          <w:szCs w:val="24"/>
        </w:rPr>
        <w:tab/>
      </w:r>
      <w:r w:rsidR="0046265D">
        <w:rPr>
          <w:rFonts w:ascii="Times New Roman" w:hAnsi="Times New Roman" w:cs="Times New Roman"/>
          <w:sz w:val="24"/>
          <w:szCs w:val="24"/>
        </w:rPr>
        <w:tab/>
      </w:r>
      <w:r w:rsidR="0046265D">
        <w:rPr>
          <w:rFonts w:ascii="Times New Roman" w:hAnsi="Times New Roman" w:cs="Times New Roman"/>
          <w:sz w:val="24"/>
          <w:szCs w:val="24"/>
        </w:rPr>
        <w:tab/>
      </w:r>
      <w:r w:rsidR="0046265D">
        <w:rPr>
          <w:rFonts w:ascii="Times New Roman" w:hAnsi="Times New Roman" w:cs="Times New Roman"/>
          <w:sz w:val="24"/>
          <w:szCs w:val="24"/>
        </w:rPr>
        <w:tab/>
      </w:r>
      <w:r w:rsidR="0046265D">
        <w:rPr>
          <w:rFonts w:ascii="Times New Roman" w:hAnsi="Times New Roman" w:cs="Times New Roman"/>
          <w:sz w:val="24"/>
          <w:szCs w:val="24"/>
        </w:rPr>
        <w:tab/>
      </w:r>
      <w:r w:rsidR="0046265D">
        <w:rPr>
          <w:rFonts w:ascii="Times New Roman" w:hAnsi="Times New Roman" w:cs="Times New Roman"/>
          <w:sz w:val="24"/>
          <w:szCs w:val="24"/>
        </w:rPr>
        <w:tab/>
      </w:r>
      <w:r w:rsidR="0046265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6265D">
        <w:rPr>
          <w:rFonts w:ascii="Times New Roman" w:hAnsi="Times New Roman" w:cs="Times New Roman"/>
          <w:sz w:val="24"/>
          <w:szCs w:val="24"/>
        </w:rPr>
        <w:t>46</w:t>
      </w:r>
      <w:proofErr w:type="spellEnd"/>
      <w:r w:rsidR="0046265D">
        <w:rPr>
          <w:rFonts w:ascii="Times New Roman" w:hAnsi="Times New Roman" w:cs="Times New Roman"/>
          <w:sz w:val="24"/>
          <w:szCs w:val="24"/>
        </w:rPr>
        <w:t>. St-</w:t>
      </w:r>
      <w:proofErr w:type="spellStart"/>
      <w:r w:rsidR="0046265D">
        <w:rPr>
          <w:rFonts w:ascii="Times New Roman" w:hAnsi="Times New Roman" w:cs="Times New Roman"/>
          <w:sz w:val="24"/>
          <w:szCs w:val="24"/>
        </w:rPr>
        <w:t>2285</w:t>
      </w:r>
      <w:proofErr w:type="spellEnd"/>
      <w:r w:rsidR="0046265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6265D">
        <w:rPr>
          <w:rFonts w:ascii="Times New Roman" w:hAnsi="Times New Roman" w:cs="Times New Roman"/>
          <w:sz w:val="24"/>
          <w:szCs w:val="24"/>
        </w:rPr>
        <w:t>2019</w:t>
      </w:r>
      <w:proofErr w:type="spellEnd"/>
    </w:p>
    <w:p w:rsidRPr="00814A6A" w:rsidR="00B52465" w:rsidP="00B52465" w:rsidRDefault="00B52465" w14:paraId="7AF614E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814A6A" w:rsidR="00B52465" w:rsidP="00B52465" w:rsidRDefault="00B52465" w14:paraId="4D8CD9A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814A6A">
        <w:rPr>
          <w:rFonts w:ascii="Times New Roman" w:hAnsi="Times New Roman" w:cs="Times New Roman"/>
          <w:sz w:val="24"/>
          <w:szCs w:val="24"/>
        </w:rPr>
        <w:tab/>
      </w:r>
      <w:r w:rsidRPr="00814A6A">
        <w:rPr>
          <w:rFonts w:ascii="Times New Roman" w:hAnsi="Times New Roman" w:cs="Times New Roman"/>
          <w:sz w:val="24"/>
          <w:szCs w:val="24"/>
        </w:rPr>
        <w:tab/>
      </w:r>
      <w:r w:rsidRPr="00814A6A">
        <w:rPr>
          <w:rFonts w:ascii="Times New Roman" w:hAnsi="Times New Roman" w:cs="Times New Roman"/>
          <w:sz w:val="24"/>
          <w:szCs w:val="24"/>
        </w:rPr>
        <w:tab/>
      </w:r>
      <w:r w:rsidRPr="00814A6A">
        <w:rPr>
          <w:rFonts w:ascii="Times New Roman" w:hAnsi="Times New Roman" w:cs="Times New Roman"/>
          <w:sz w:val="24"/>
          <w:szCs w:val="24"/>
        </w:rPr>
        <w:tab/>
      </w:r>
    </w:p>
    <w:p w:rsidRPr="00814A6A" w:rsidR="00B52465" w:rsidP="00B52465" w:rsidRDefault="00B52465" w14:paraId="2F86D6A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62E494BC" w14:textId="777777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762ADD9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6584D0C3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Z A P I S N I K</w:t>
      </w:r>
    </w:p>
    <w:p w:rsidRPr="00814A6A" w:rsidR="00B52465" w:rsidP="00B52465" w:rsidRDefault="00B52465" w14:paraId="3349A514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2B4EBABF" w14:textId="4C191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 xml:space="preserve">s ročišta za ispitivanje tražbina, u predstečajnom postupku nad dužnikom </w:t>
      </w:r>
      <w:r w:rsidRPr="00814A6A" w:rsidR="00814A6A">
        <w:rPr>
          <w:rFonts w:ascii="Times New Roman" w:hAnsi="Times New Roman" w:cs="Times New Roman"/>
          <w:sz w:val="24"/>
          <w:szCs w:val="24"/>
        </w:rPr>
        <w:t xml:space="preserve">TRANSPORTI </w:t>
      </w:r>
      <w:proofErr w:type="spellStart"/>
      <w:r w:rsidRPr="00814A6A" w:rsidR="00814A6A">
        <w:rPr>
          <w:rFonts w:ascii="Times New Roman" w:hAnsi="Times New Roman" w:cs="Times New Roman"/>
          <w:sz w:val="24"/>
          <w:szCs w:val="24"/>
        </w:rPr>
        <w:t>KUKEC</w:t>
      </w:r>
      <w:proofErr w:type="spellEnd"/>
      <w:r w:rsidRPr="00814A6A" w:rsidR="00814A6A">
        <w:rPr>
          <w:rFonts w:ascii="Times New Roman" w:hAnsi="Times New Roman" w:cs="Times New Roman"/>
          <w:sz w:val="24"/>
          <w:szCs w:val="24"/>
        </w:rPr>
        <w:t xml:space="preserve"> j.d.o.o., OIB: 40001111514, Donji Markovac 9, Donji Markovac</w:t>
      </w:r>
      <w:r w:rsidRPr="00814A6A">
        <w:rPr>
          <w:rFonts w:ascii="Times New Roman" w:hAnsi="Times New Roman" w:cs="Times New Roman"/>
          <w:sz w:val="24"/>
          <w:szCs w:val="24"/>
        </w:rPr>
        <w:t xml:space="preserve">, sastavljen pri Trgovačkom sudu u Zagrebu </w:t>
      </w:r>
      <w:r w:rsidRPr="00814A6A" w:rsidR="00814A6A">
        <w:rPr>
          <w:rFonts w:ascii="Times New Roman" w:hAnsi="Times New Roman" w:cs="Times New Roman"/>
          <w:sz w:val="24"/>
          <w:szCs w:val="24"/>
        </w:rPr>
        <w:t>11.</w:t>
      </w:r>
      <w:r w:rsidRPr="00814A6A">
        <w:rPr>
          <w:rFonts w:ascii="Times New Roman" w:hAnsi="Times New Roman" w:cs="Times New Roman"/>
          <w:sz w:val="24"/>
          <w:szCs w:val="24"/>
        </w:rPr>
        <w:t xml:space="preserve"> prosinca 20</w:t>
      </w:r>
      <w:r w:rsidRPr="00814A6A" w:rsidR="00814A6A">
        <w:rPr>
          <w:rFonts w:ascii="Times New Roman" w:hAnsi="Times New Roman" w:cs="Times New Roman"/>
          <w:sz w:val="24"/>
          <w:szCs w:val="24"/>
        </w:rPr>
        <w:t>20</w:t>
      </w:r>
      <w:r w:rsidRPr="00814A6A">
        <w:rPr>
          <w:rFonts w:ascii="Times New Roman" w:hAnsi="Times New Roman" w:cs="Times New Roman"/>
          <w:sz w:val="24"/>
          <w:szCs w:val="24"/>
        </w:rPr>
        <w:t>.</w:t>
      </w:r>
    </w:p>
    <w:p w:rsidRPr="00814A6A" w:rsidR="00B52465" w:rsidP="00B52465" w:rsidRDefault="00B52465" w14:paraId="065EF9F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04A95F7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70C10C8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Nazočni od suda:</w:t>
      </w:r>
    </w:p>
    <w:p w:rsidRPr="00814A6A" w:rsidR="00B52465" w:rsidP="00B52465" w:rsidRDefault="00B52465" w14:paraId="390BB51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Sudac: Maja Praljak</w:t>
      </w:r>
    </w:p>
    <w:p w:rsidRPr="00814A6A" w:rsidR="00B52465" w:rsidP="00B52465" w:rsidRDefault="00B52465" w14:paraId="112F505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Zapisničar: Nikolina Krunić</w:t>
      </w:r>
    </w:p>
    <w:p w:rsidRPr="00814A6A" w:rsidR="00B52465" w:rsidP="00B52465" w:rsidRDefault="00B52465" w14:paraId="5F2994F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A873AD" w14:paraId="5944712A" w14:textId="18693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814A6A" w:rsidR="00814A6A">
        <w:rPr>
          <w:rFonts w:ascii="Times New Roman" w:hAnsi="Times New Roman" w:cs="Times New Roman"/>
          <w:sz w:val="24"/>
          <w:szCs w:val="24"/>
        </w:rPr>
        <w:t>8,00</w:t>
      </w:r>
      <w:r w:rsidRPr="00814A6A" w:rsidR="00B52465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814A6A" w:rsidR="00B52465" w:rsidP="00B52465" w:rsidRDefault="00B52465" w14:paraId="31B6434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383EFD2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814A6A" w:rsidR="00B52465" w:rsidP="00B52465" w:rsidRDefault="00B52465" w14:paraId="6382107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0FBE7C8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Ročište je javno.</w:t>
      </w:r>
    </w:p>
    <w:p w:rsidRPr="00814A6A" w:rsidR="00B52465" w:rsidP="00B52465" w:rsidRDefault="00B52465" w14:paraId="19BBEB9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594A8BB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814A6A" w:rsidR="00B52465" w:rsidP="00B52465" w:rsidRDefault="00B52465" w14:paraId="1BDF200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59DDAFD9" w14:textId="543B26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 xml:space="preserve">Povjerenik: </w:t>
      </w:r>
      <w:r w:rsidRPr="00814A6A" w:rsidR="00814A6A">
        <w:rPr>
          <w:rFonts w:ascii="Times New Roman" w:hAnsi="Times New Roman" w:cs="Times New Roman"/>
          <w:sz w:val="24"/>
          <w:szCs w:val="24"/>
        </w:rPr>
        <w:t>Bojana Sajko</w:t>
      </w:r>
    </w:p>
    <w:p w:rsidRPr="00814A6A" w:rsidR="00B52465" w:rsidP="00B52465" w:rsidRDefault="00B52465" w14:paraId="28AFEDDA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="00B52465" w:rsidP="00B52465" w:rsidRDefault="00B52465" w14:paraId="00448BC2" w14:textId="04811350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 xml:space="preserve">Dužnik:  </w:t>
      </w:r>
      <w:proofErr w:type="spellStart"/>
      <w:r w:rsidRPr="00D85742" w:rsidR="00D85742">
        <w:rPr>
          <w:rFonts w:ascii="Times New Roman" w:hAnsi="Times New Roman" w:cs="Times New Roman"/>
          <w:sz w:val="24"/>
          <w:szCs w:val="24"/>
        </w:rPr>
        <w:t>Bariša</w:t>
      </w:r>
      <w:proofErr w:type="spellEnd"/>
      <w:r w:rsidRPr="00D85742" w:rsidR="00D85742">
        <w:rPr>
          <w:rFonts w:ascii="Times New Roman" w:hAnsi="Times New Roman" w:cs="Times New Roman"/>
          <w:sz w:val="24"/>
          <w:szCs w:val="24"/>
        </w:rPr>
        <w:t xml:space="preserve"> Pavičić, odvjetnik</w:t>
      </w:r>
    </w:p>
    <w:p w:rsidR="00D85742" w:rsidP="00B52465" w:rsidRDefault="00D85742" w14:paraId="3243CF6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814A6A" w:rsidR="00B52465" w:rsidP="00B52465" w:rsidRDefault="00B52465" w14:paraId="2EFB59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>Vjerovnici:</w:t>
      </w:r>
    </w:p>
    <w:p w:rsidRPr="00814A6A" w:rsidR="00B52465" w:rsidP="00B52465" w:rsidRDefault="00B52465" w14:paraId="6766853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85742" w:rsidR="00B52465" w:rsidP="00B52465" w:rsidRDefault="00B52465" w14:paraId="6312A83D" w14:textId="7E7F2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742">
        <w:rPr>
          <w:rFonts w:ascii="Times New Roman" w:hAnsi="Times New Roman" w:cs="Times New Roman"/>
          <w:sz w:val="24"/>
          <w:szCs w:val="24"/>
        </w:rPr>
        <w:t xml:space="preserve">RH Ministarstvo financija, Porezna uprava, </w:t>
      </w:r>
      <w:r w:rsidRPr="00D85742" w:rsidR="00D85742">
        <w:rPr>
          <w:rFonts w:ascii="Times New Roman" w:hAnsi="Times New Roman" w:cs="Times New Roman"/>
          <w:sz w:val="24"/>
          <w:szCs w:val="24"/>
        </w:rPr>
        <w:t xml:space="preserve">Zvjezdana </w:t>
      </w:r>
      <w:proofErr w:type="spellStart"/>
      <w:r w:rsidRPr="00D85742" w:rsidR="00D85742">
        <w:rPr>
          <w:rFonts w:ascii="Times New Roman" w:hAnsi="Times New Roman" w:cs="Times New Roman"/>
          <w:sz w:val="24"/>
          <w:szCs w:val="24"/>
        </w:rPr>
        <w:t>Verk</w:t>
      </w:r>
      <w:proofErr w:type="spellEnd"/>
      <w:r w:rsidRPr="00D85742">
        <w:rPr>
          <w:rFonts w:ascii="Times New Roman" w:hAnsi="Times New Roman" w:cs="Times New Roman"/>
          <w:sz w:val="24"/>
          <w:szCs w:val="24"/>
        </w:rPr>
        <w:t xml:space="preserve">, zamjenica </w:t>
      </w:r>
      <w:proofErr w:type="spellStart"/>
      <w:r w:rsidRPr="00D85742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Pr="00D85742">
        <w:rPr>
          <w:rFonts w:ascii="Times New Roman" w:hAnsi="Times New Roman" w:cs="Times New Roman"/>
          <w:sz w:val="24"/>
          <w:szCs w:val="24"/>
        </w:rPr>
        <w:t xml:space="preserve"> Zagreb</w:t>
      </w:r>
    </w:p>
    <w:p w:rsidRPr="00814A6A" w:rsidR="00D85742" w:rsidP="00D85742" w:rsidRDefault="00D85742" w14:paraId="243DC5D7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sz w:val="24"/>
          <w:szCs w:val="24"/>
        </w:rPr>
        <w:t xml:space="preserve">Vjerovnik: </w:t>
      </w:r>
      <w:proofErr w:type="spellStart"/>
      <w:r>
        <w:rPr>
          <w:rFonts w:ascii="Times New Roman" w:hAnsi="Times New Roman" w:cs="Times New Roman"/>
          <w:sz w:val="24"/>
          <w:szCs w:val="24"/>
        </w:rPr>
        <w:t>Schwarzmolle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Croatia- Renata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Plešnar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odvjetnica u Zagrebu</w:t>
      </w:r>
    </w:p>
    <w:p w:rsidR="00FC58C3" w:rsidP="00B52465" w:rsidRDefault="00FC58C3" w14:paraId="7DE331E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D85742" w:rsidP="00B52465" w:rsidRDefault="00D85742" w14:paraId="6E7865C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30311" w:rsidR="00814A6A" w:rsidP="00B52465" w:rsidRDefault="00814A6A" w14:paraId="24073CB7" w14:textId="52325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311">
        <w:rPr>
          <w:rFonts w:ascii="Times New Roman" w:hAnsi="Times New Roman" w:cs="Times New Roman"/>
          <w:sz w:val="24"/>
          <w:szCs w:val="24"/>
        </w:rPr>
        <w:t>Utvrđuje se da su na ročište kao javnost pristup</w:t>
      </w:r>
      <w:r w:rsidRPr="00D30311" w:rsidR="00D30311">
        <w:rPr>
          <w:rFonts w:ascii="Times New Roman" w:hAnsi="Times New Roman" w:cs="Times New Roman"/>
          <w:sz w:val="24"/>
          <w:szCs w:val="24"/>
        </w:rPr>
        <w:t xml:space="preserve">ili Krešimir </w:t>
      </w:r>
      <w:proofErr w:type="spellStart"/>
      <w:r w:rsidRPr="00D30311" w:rsidR="00D30311">
        <w:rPr>
          <w:rFonts w:ascii="Times New Roman" w:hAnsi="Times New Roman" w:cs="Times New Roman"/>
          <w:sz w:val="24"/>
          <w:szCs w:val="24"/>
        </w:rPr>
        <w:t>Librenjak</w:t>
      </w:r>
      <w:proofErr w:type="spellEnd"/>
      <w:r w:rsidRPr="00D30311" w:rsidR="00D30311">
        <w:rPr>
          <w:rFonts w:ascii="Times New Roman" w:hAnsi="Times New Roman" w:cs="Times New Roman"/>
          <w:sz w:val="24"/>
          <w:szCs w:val="24"/>
        </w:rPr>
        <w:t xml:space="preserve"> i Dora </w:t>
      </w:r>
      <w:proofErr w:type="spellStart"/>
      <w:r w:rsidRPr="00D30311" w:rsidR="00D30311">
        <w:rPr>
          <w:rFonts w:ascii="Times New Roman" w:hAnsi="Times New Roman" w:cs="Times New Roman"/>
          <w:sz w:val="24"/>
          <w:szCs w:val="24"/>
        </w:rPr>
        <w:t>Drkula</w:t>
      </w:r>
      <w:proofErr w:type="spellEnd"/>
      <w:r w:rsidRPr="00D30311">
        <w:rPr>
          <w:rFonts w:ascii="Times New Roman" w:hAnsi="Times New Roman" w:cs="Times New Roman"/>
          <w:sz w:val="24"/>
          <w:szCs w:val="24"/>
        </w:rPr>
        <w:t>.</w:t>
      </w:r>
    </w:p>
    <w:p w:rsidRPr="00D30311" w:rsidR="00814A6A" w:rsidP="00B52465" w:rsidRDefault="00814A6A" w14:paraId="779255FC" w14:textId="43F98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D30311" w:rsidR="00814A6A" w:rsidP="00B52465" w:rsidRDefault="00814A6A" w14:paraId="574418C2" w14:textId="2EB42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311"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Pr="00D30311" w:rsidR="00814A6A" w:rsidP="00814A6A" w:rsidRDefault="00814A6A" w14:paraId="4F3DDE1F" w14:textId="7AC6F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0311">
        <w:rPr>
          <w:rFonts w:ascii="Times New Roman" w:hAnsi="Times New Roman" w:cs="Times New Roman"/>
          <w:sz w:val="24"/>
          <w:szCs w:val="24"/>
        </w:rPr>
        <w:t>r j e š e n j e</w:t>
      </w:r>
    </w:p>
    <w:p w:rsidRPr="00D30311" w:rsidR="00814A6A" w:rsidP="00814A6A" w:rsidRDefault="00814A6A" w14:paraId="3057F2FE" w14:textId="3911B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30311" w:rsidR="00814A6A" w:rsidP="00814A6A" w:rsidRDefault="00814A6A" w14:paraId="77576401" w14:textId="22EF3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0311">
        <w:rPr>
          <w:rFonts w:ascii="Times New Roman" w:hAnsi="Times New Roman" w:cs="Times New Roman"/>
          <w:sz w:val="24"/>
          <w:szCs w:val="24"/>
        </w:rPr>
        <w:t xml:space="preserve">Dopušta se </w:t>
      </w:r>
      <w:r w:rsidRPr="00D30311" w:rsidR="00D30311">
        <w:rPr>
          <w:rFonts w:ascii="Times New Roman" w:hAnsi="Times New Roman" w:cs="Times New Roman"/>
          <w:sz w:val="24"/>
          <w:szCs w:val="24"/>
        </w:rPr>
        <w:t xml:space="preserve">Krešimir </w:t>
      </w:r>
      <w:proofErr w:type="spellStart"/>
      <w:r w:rsidRPr="00D30311" w:rsidR="00D30311">
        <w:rPr>
          <w:rFonts w:ascii="Times New Roman" w:hAnsi="Times New Roman" w:cs="Times New Roman"/>
          <w:sz w:val="24"/>
          <w:szCs w:val="24"/>
        </w:rPr>
        <w:t>Librenjak</w:t>
      </w:r>
      <w:proofErr w:type="spellEnd"/>
      <w:r w:rsidRPr="00D30311" w:rsidR="00D30311">
        <w:rPr>
          <w:rFonts w:ascii="Times New Roman" w:hAnsi="Times New Roman" w:cs="Times New Roman"/>
          <w:sz w:val="24"/>
          <w:szCs w:val="24"/>
        </w:rPr>
        <w:t xml:space="preserve"> i Dora </w:t>
      </w:r>
      <w:proofErr w:type="spellStart"/>
      <w:r w:rsidRPr="00D30311" w:rsidR="00D30311">
        <w:rPr>
          <w:rFonts w:ascii="Times New Roman" w:hAnsi="Times New Roman" w:cs="Times New Roman"/>
          <w:sz w:val="24"/>
          <w:szCs w:val="24"/>
        </w:rPr>
        <w:t>Drkula</w:t>
      </w:r>
      <w:proofErr w:type="spellEnd"/>
      <w:r w:rsidRPr="00D30311" w:rsidR="00D30311">
        <w:rPr>
          <w:rFonts w:ascii="Times New Roman" w:hAnsi="Times New Roman" w:cs="Times New Roman"/>
          <w:sz w:val="24"/>
          <w:szCs w:val="24"/>
        </w:rPr>
        <w:t xml:space="preserve"> </w:t>
      </w:r>
      <w:r w:rsidRPr="00D30311">
        <w:rPr>
          <w:rFonts w:ascii="Times New Roman" w:hAnsi="Times New Roman" w:cs="Times New Roman"/>
          <w:sz w:val="24"/>
          <w:szCs w:val="24"/>
        </w:rPr>
        <w:t>prisustvovati današnjem ročištu kao javnost.</w:t>
      </w:r>
    </w:p>
    <w:p w:rsidRPr="00814A6A" w:rsidR="00B52465" w:rsidP="00B52465" w:rsidRDefault="00B52465" w14:paraId="1659C62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30311" w:rsidR="00B52465" w:rsidP="00B52465" w:rsidRDefault="00B52465" w14:paraId="0D145D9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311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814A6A" w:rsidR="00B52465" w:rsidP="00B52465" w:rsidRDefault="00B52465" w14:paraId="6156B73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D30311" w:rsidR="00B52465" w:rsidP="00B52465" w:rsidRDefault="00B52465" w14:paraId="56BF27D2" w14:textId="43A7A8C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A6A">
        <w:rPr>
          <w:rFonts w:ascii="Times New Roman" w:hAnsi="Times New Roman" w:cs="Times New Roman"/>
          <w:sz w:val="24"/>
          <w:szCs w:val="24"/>
        </w:rPr>
        <w:t xml:space="preserve">- rješenjem ovog suda broj gornji od </w:t>
      </w:r>
      <w:r w:rsidRPr="00814A6A" w:rsidR="00814A6A">
        <w:rPr>
          <w:rFonts w:ascii="Times New Roman" w:hAnsi="Times New Roman" w:cs="Times New Roman"/>
          <w:sz w:val="24"/>
          <w:szCs w:val="24"/>
        </w:rPr>
        <w:t>27. siječnja 2020</w:t>
      </w:r>
      <w:r w:rsidRPr="00D30311">
        <w:rPr>
          <w:rFonts w:ascii="Times New Roman" w:hAnsi="Times New Roman" w:cs="Times New Roman"/>
          <w:sz w:val="24"/>
          <w:szCs w:val="24"/>
        </w:rPr>
        <w:t xml:space="preserve">. otvoren je predstečajni postupak nad dužnikom </w:t>
      </w:r>
      <w:r w:rsidRPr="00D30311" w:rsidR="00814A6A">
        <w:rPr>
          <w:rFonts w:ascii="Times New Roman" w:hAnsi="Times New Roman" w:cs="Times New Roman"/>
          <w:sz w:val="24"/>
          <w:szCs w:val="24"/>
        </w:rPr>
        <w:t xml:space="preserve">TRANSPORTI </w:t>
      </w:r>
      <w:proofErr w:type="spellStart"/>
      <w:r w:rsidRPr="00D30311" w:rsidR="00814A6A">
        <w:rPr>
          <w:rFonts w:ascii="Times New Roman" w:hAnsi="Times New Roman" w:cs="Times New Roman"/>
          <w:sz w:val="24"/>
          <w:szCs w:val="24"/>
        </w:rPr>
        <w:t>KUKEC</w:t>
      </w:r>
      <w:proofErr w:type="spellEnd"/>
      <w:r w:rsidRPr="00D30311" w:rsidR="00814A6A">
        <w:rPr>
          <w:rFonts w:ascii="Times New Roman" w:hAnsi="Times New Roman" w:cs="Times New Roman"/>
          <w:sz w:val="24"/>
          <w:szCs w:val="24"/>
        </w:rPr>
        <w:t xml:space="preserve"> j.d.o.o., OIB: 40001111514, Donji Markovac 9, Donji Markovac</w:t>
      </w:r>
    </w:p>
    <w:p w:rsidRPr="00B37CA2" w:rsidR="00B52465" w:rsidP="00B52465" w:rsidRDefault="00B52465" w14:paraId="7E678CA2" w14:textId="4E037FA1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311">
        <w:rPr>
          <w:rFonts w:ascii="Times New Roman" w:hAnsi="Times New Roman" w:cs="Times New Roman"/>
          <w:sz w:val="24"/>
          <w:szCs w:val="24"/>
        </w:rPr>
        <w:t>rješenjem o otvaranju predstečajnog postupka nad d</w:t>
      </w:r>
      <w:r w:rsidRPr="00D30311" w:rsidR="00D30311">
        <w:rPr>
          <w:rFonts w:ascii="Times New Roman" w:hAnsi="Times New Roman" w:cs="Times New Roman"/>
          <w:sz w:val="24"/>
          <w:szCs w:val="24"/>
        </w:rPr>
        <w:t xml:space="preserve">užnikom određeno je održavanje </w:t>
      </w:r>
      <w:r w:rsidRPr="00D30311">
        <w:rPr>
          <w:rFonts w:ascii="Times New Roman" w:hAnsi="Times New Roman" w:cs="Times New Roman"/>
          <w:sz w:val="24"/>
          <w:szCs w:val="24"/>
        </w:rPr>
        <w:t>ročišta za ispitivanje tražbina,</w:t>
      </w:r>
      <w:r w:rsidRPr="00D30311" w:rsidR="00D30311">
        <w:rPr>
          <w:rFonts w:ascii="Times New Roman" w:hAnsi="Times New Roman" w:cs="Times New Roman"/>
          <w:sz w:val="24"/>
          <w:szCs w:val="24"/>
        </w:rPr>
        <w:t xml:space="preserve"> koja </w:t>
      </w:r>
      <w:r w:rsidRPr="00B37CA2" w:rsidR="00D30311">
        <w:rPr>
          <w:rFonts w:ascii="Times New Roman" w:hAnsi="Times New Roman" w:cs="Times New Roman"/>
          <w:sz w:val="24"/>
          <w:szCs w:val="24"/>
        </w:rPr>
        <w:t xml:space="preserve">je uslijed </w:t>
      </w:r>
      <w:proofErr w:type="spellStart"/>
      <w:r w:rsidRPr="00B37CA2" w:rsidR="00D30311">
        <w:rPr>
          <w:rFonts w:ascii="Times New Roman" w:hAnsi="Times New Roman" w:cs="Times New Roman"/>
          <w:sz w:val="24"/>
          <w:szCs w:val="24"/>
        </w:rPr>
        <w:t>pandemije</w:t>
      </w:r>
      <w:proofErr w:type="spellEnd"/>
      <w:r w:rsidRPr="00B37CA2" w:rsidR="00D30311">
        <w:rPr>
          <w:rFonts w:ascii="Times New Roman" w:hAnsi="Times New Roman" w:cs="Times New Roman"/>
          <w:sz w:val="24"/>
          <w:szCs w:val="24"/>
        </w:rPr>
        <w:t xml:space="preserve"> i potreba koje je zadesilo Zagreb odgođeno te današnje ročište određeno rješenjem suda od </w:t>
      </w:r>
      <w:proofErr w:type="spellStart"/>
      <w:r w:rsidRPr="00B37CA2" w:rsidR="00D30311">
        <w:rPr>
          <w:rFonts w:ascii="Times New Roman" w:hAnsi="Times New Roman" w:cs="Times New Roman"/>
          <w:sz w:val="24"/>
          <w:szCs w:val="24"/>
        </w:rPr>
        <w:t>27</w:t>
      </w:r>
      <w:proofErr w:type="spellEnd"/>
      <w:r w:rsidRPr="00B37CA2" w:rsidR="00D30311">
        <w:rPr>
          <w:rFonts w:ascii="Times New Roman" w:hAnsi="Times New Roman" w:cs="Times New Roman"/>
          <w:sz w:val="24"/>
          <w:szCs w:val="24"/>
        </w:rPr>
        <w:t xml:space="preserve">. listopada </w:t>
      </w:r>
      <w:proofErr w:type="spellStart"/>
      <w:r w:rsidRPr="00B37CA2" w:rsidR="00D30311">
        <w:rPr>
          <w:rFonts w:ascii="Times New Roman" w:hAnsi="Times New Roman" w:cs="Times New Roman"/>
          <w:sz w:val="24"/>
          <w:szCs w:val="24"/>
        </w:rPr>
        <w:t>2020</w:t>
      </w:r>
      <w:proofErr w:type="spellEnd"/>
      <w:r w:rsidRPr="00B37CA2" w:rsidR="00D30311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B37CA2" w:rsidR="00B52465" w:rsidP="00B52465" w:rsidRDefault="00B52465" w14:paraId="658B31E3" w14:textId="3E5D915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CA2">
        <w:rPr>
          <w:rFonts w:ascii="Times New Roman" w:hAnsi="Times New Roman" w:cs="Times New Roman"/>
          <w:sz w:val="24"/>
          <w:szCs w:val="24"/>
        </w:rPr>
        <w:t xml:space="preserve">u prijedlogu za otvaranje predstečajnog postupka dužnik je naveo iznos od </w:t>
      </w:r>
      <w:r w:rsidRPr="00B37CA2" w:rsidR="005B6D6E">
        <w:rPr>
          <w:rFonts w:ascii="Times New Roman" w:hAnsi="Times New Roman" w:cs="Times New Roman"/>
          <w:sz w:val="24"/>
          <w:szCs w:val="24"/>
        </w:rPr>
        <w:t>8.987.506,</w:t>
      </w:r>
      <w:proofErr w:type="spellStart"/>
      <w:r w:rsidRPr="00B37CA2" w:rsidR="005B6D6E">
        <w:rPr>
          <w:rFonts w:ascii="Times New Roman" w:hAnsi="Times New Roman" w:cs="Times New Roman"/>
          <w:sz w:val="24"/>
          <w:szCs w:val="24"/>
        </w:rPr>
        <w:t>10</w:t>
      </w:r>
      <w:proofErr w:type="spellEnd"/>
      <w:r w:rsidRPr="00B37CA2" w:rsidR="005B6D6E">
        <w:rPr>
          <w:rFonts w:ascii="Times New Roman" w:hAnsi="Times New Roman" w:cs="Times New Roman"/>
          <w:sz w:val="24"/>
          <w:szCs w:val="24"/>
        </w:rPr>
        <w:t xml:space="preserve"> kn</w:t>
      </w:r>
      <w:r w:rsidRPr="00B37CA2">
        <w:rPr>
          <w:rFonts w:ascii="Times New Roman" w:hAnsi="Times New Roman" w:cs="Times New Roman"/>
          <w:sz w:val="24"/>
          <w:szCs w:val="24"/>
        </w:rPr>
        <w:t xml:space="preserve">, obveza prema vjerovnicima, </w:t>
      </w:r>
    </w:p>
    <w:p w:rsidRPr="00B37CA2" w:rsidR="00B52465" w:rsidP="00B52465" w:rsidRDefault="00B52465" w14:paraId="2805C83A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CA2">
        <w:rPr>
          <w:rFonts w:ascii="Times New Roman" w:hAnsi="Times New Roman" w:cs="Times New Roman"/>
          <w:sz w:val="24"/>
          <w:szCs w:val="24"/>
        </w:rPr>
        <w:lastRenderedPageBreak/>
        <w:t>na e-oglasnoj ploči suda objavljeno je:</w:t>
      </w:r>
    </w:p>
    <w:p w:rsidRPr="00B37CA2" w:rsidR="00B52465" w:rsidP="00B52465" w:rsidRDefault="00B52465" w14:paraId="00DF2F18" w14:textId="003D303F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CA2">
        <w:rPr>
          <w:rFonts w:ascii="Times New Roman" w:hAnsi="Times New Roman" w:cs="Times New Roman"/>
          <w:sz w:val="24"/>
          <w:szCs w:val="24"/>
        </w:rPr>
        <w:t>rješenje o otvaranju predstečajnog postupka nad dužnikom –</w:t>
      </w:r>
      <w:r w:rsidRPr="00B37CA2" w:rsidR="00FC58C3">
        <w:rPr>
          <w:rFonts w:ascii="Times New Roman" w:hAnsi="Times New Roman" w:cs="Times New Roman"/>
          <w:sz w:val="24"/>
          <w:szCs w:val="24"/>
        </w:rPr>
        <w:t>27. siječnja 2020</w:t>
      </w:r>
      <w:r w:rsidRPr="00B37CA2">
        <w:rPr>
          <w:rFonts w:ascii="Times New Roman" w:hAnsi="Times New Roman" w:cs="Times New Roman"/>
          <w:sz w:val="24"/>
          <w:szCs w:val="24"/>
        </w:rPr>
        <w:t>.,</w:t>
      </w:r>
    </w:p>
    <w:p w:rsidRPr="00B37CA2" w:rsidR="00B52465" w:rsidP="00B52465" w:rsidRDefault="00B52465" w14:paraId="0D1E4CEA" w14:textId="00CB365E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CA2">
        <w:rPr>
          <w:rFonts w:ascii="Times New Roman" w:hAnsi="Times New Roman" w:cs="Times New Roman"/>
          <w:sz w:val="24"/>
          <w:szCs w:val="24"/>
        </w:rPr>
        <w:t>tablica prijavljenih tražbina –</w:t>
      </w:r>
      <w:r w:rsidRPr="00B37CA2" w:rsidR="00F16851">
        <w:rPr>
          <w:rFonts w:ascii="Times New Roman" w:hAnsi="Times New Roman" w:cs="Times New Roman"/>
          <w:sz w:val="24"/>
          <w:szCs w:val="24"/>
        </w:rPr>
        <w:t xml:space="preserve"> 28. veljače </w:t>
      </w:r>
      <w:r w:rsidRPr="00B37CA2" w:rsidR="00FC58C3">
        <w:rPr>
          <w:rFonts w:ascii="Times New Roman" w:hAnsi="Times New Roman" w:cs="Times New Roman"/>
          <w:sz w:val="24"/>
          <w:szCs w:val="24"/>
        </w:rPr>
        <w:t>2020</w:t>
      </w:r>
      <w:r w:rsidRPr="00B37CA2" w:rsidR="00F16851">
        <w:rPr>
          <w:rFonts w:ascii="Times New Roman" w:hAnsi="Times New Roman" w:cs="Times New Roman"/>
          <w:sz w:val="24"/>
          <w:szCs w:val="24"/>
        </w:rPr>
        <w:t>.</w:t>
      </w:r>
    </w:p>
    <w:p w:rsidRPr="00B37CA2" w:rsidR="00B52465" w:rsidP="00B52465" w:rsidRDefault="00B52465" w14:paraId="5E797264" w14:textId="09C0F6E9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CA2">
        <w:rPr>
          <w:rFonts w:ascii="Times New Roman" w:hAnsi="Times New Roman" w:cs="Times New Roman"/>
          <w:sz w:val="24"/>
          <w:szCs w:val="24"/>
        </w:rPr>
        <w:t xml:space="preserve">očitovanje dužnika i povjerenika o prijavljenim tražbinama – </w:t>
      </w:r>
      <w:r w:rsidRPr="00B37CA2" w:rsidR="00FC58C3">
        <w:rPr>
          <w:rFonts w:ascii="Times New Roman" w:hAnsi="Times New Roman" w:cs="Times New Roman"/>
          <w:sz w:val="24"/>
          <w:szCs w:val="24"/>
        </w:rPr>
        <w:t>10. travnja 2020</w:t>
      </w:r>
      <w:r w:rsidRPr="00B37CA2">
        <w:rPr>
          <w:rFonts w:ascii="Times New Roman" w:hAnsi="Times New Roman" w:cs="Times New Roman"/>
          <w:sz w:val="24"/>
          <w:szCs w:val="24"/>
        </w:rPr>
        <w:t>.,</w:t>
      </w:r>
    </w:p>
    <w:p w:rsidRPr="00B37CA2" w:rsidR="00B52465" w:rsidP="00B52465" w:rsidRDefault="00B52465" w14:paraId="7D56F249" w14:textId="15309E62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CA2">
        <w:rPr>
          <w:rFonts w:ascii="Times New Roman" w:hAnsi="Times New Roman" w:cs="Times New Roman"/>
          <w:sz w:val="24"/>
          <w:szCs w:val="24"/>
        </w:rPr>
        <w:t xml:space="preserve">tablica osporenih tražbina – </w:t>
      </w:r>
      <w:r w:rsidRPr="00B37CA2" w:rsidR="00F16851">
        <w:rPr>
          <w:rFonts w:ascii="Times New Roman" w:hAnsi="Times New Roman" w:cs="Times New Roman"/>
          <w:sz w:val="24"/>
          <w:szCs w:val="24"/>
        </w:rPr>
        <w:t>7. svibnja 2020</w:t>
      </w:r>
      <w:r w:rsidRPr="00B37CA2">
        <w:rPr>
          <w:rFonts w:ascii="Times New Roman" w:hAnsi="Times New Roman" w:cs="Times New Roman"/>
          <w:sz w:val="24"/>
          <w:szCs w:val="24"/>
        </w:rPr>
        <w:t xml:space="preserve">. </w:t>
      </w:r>
      <w:r w:rsidRPr="00B37CA2" w:rsidR="00FC58C3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121767" w:rsidR="00B52465" w:rsidP="00B52465" w:rsidRDefault="00B52465" w14:paraId="0B99CCA4" w14:textId="77777777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Pr="00121767" w:rsidR="00B52465" w:rsidP="00B52465" w:rsidRDefault="00B52465" w14:paraId="264C5545" w14:textId="7777777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121767" w:rsidR="00B52465" w:rsidP="00B52465" w:rsidRDefault="00B52465" w14:paraId="596FF98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767">
        <w:rPr>
          <w:rFonts w:ascii="Times New Roman" w:hAnsi="Times New Roman" w:cs="Times New Roman"/>
          <w:sz w:val="24"/>
          <w:szCs w:val="24"/>
        </w:rPr>
        <w:t xml:space="preserve">Predmet današnjeg ročišta je ispitivanje prijavljenih tražbina (čl. 46.  st. 1. Stečajnog zakona - "Narodne novine" broj 71/15 i 104/17; dalje SZ) koje su vjerovnici dostavili Financijskoj agenciji u propisanom roku (čl. 36. st. 1. i 2. SZ), te tražbina za koje vjerovnici nisu podnijeli prijavu, ali ih je dužnik naveo u prijedlogu za otvaranje predstečajnog postupka za koje postoji zakonska predmnijeva prijave (čl. 39. SZ). </w:t>
      </w:r>
    </w:p>
    <w:p w:rsidRPr="00121767" w:rsidR="00B52465" w:rsidP="00B52465" w:rsidRDefault="00B52465" w14:paraId="15B1033C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121767" w:rsidR="00B52465" w:rsidP="00B52465" w:rsidRDefault="00B52465" w14:paraId="205A0B0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767">
        <w:rPr>
          <w:rFonts w:ascii="Times New Roman" w:hAnsi="Times New Roman" w:cs="Times New Roman"/>
          <w:sz w:val="24"/>
          <w:szCs w:val="24"/>
        </w:rPr>
        <w:tab/>
        <w:t>Tražbina prijavljena u propisanom roku, odnosno tražbina za koju postoji predmnijeva prijave tražbine smatra se utvrđenom ako je nije osporio dužnik, povjerenik ili vjerovnik (čl. 47. SZ-a).</w:t>
      </w:r>
    </w:p>
    <w:p w:rsidRPr="00121767" w:rsidR="00B52465" w:rsidP="00B52465" w:rsidRDefault="00B52465" w14:paraId="39663C7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121767" w:rsidR="00F00A5C" w:rsidP="00121767" w:rsidRDefault="00B52465" w14:paraId="4BCA6FF2" w14:textId="09BC3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767">
        <w:rPr>
          <w:rFonts w:ascii="Times New Roman" w:hAnsi="Times New Roman" w:cs="Times New Roman"/>
          <w:b/>
          <w:sz w:val="24"/>
          <w:szCs w:val="24"/>
        </w:rPr>
        <w:tab/>
      </w:r>
      <w:r w:rsidRPr="00121767">
        <w:rPr>
          <w:rFonts w:ascii="Times New Roman" w:hAnsi="Times New Roman" w:cs="Times New Roman"/>
          <w:sz w:val="24"/>
          <w:szCs w:val="24"/>
        </w:rPr>
        <w:t xml:space="preserve"> Utvrđuje se da niže navedene prijave tražbina nije osporio dužnik, povjerenik ili vjerovnik te se temeljem članka 47. SZ-a utvrđenim smatraju sljedeće tražbine:</w:t>
      </w:r>
    </w:p>
    <w:p w:rsidR="00F00A5C" w:rsidP="00F00A5C" w:rsidRDefault="00F00A5C" w14:paraId="09864E3E" w14:textId="77777777"/>
    <w:tbl>
      <w:tblPr>
        <w:tblW w:w="0" w:type="auto"/>
        <w:tblInd w:w="-714" w:type="dxa"/>
        <w:tblLook w:firstRow="1" w:lastRow="0" w:firstColumn="1" w:lastColumn="0" w:noHBand="0" w:noVBand="1" w:val="04A0"/>
      </w:tblPr>
      <w:tblGrid>
        <w:gridCol w:w="495"/>
        <w:gridCol w:w="1406"/>
        <w:gridCol w:w="1105"/>
        <w:gridCol w:w="1348"/>
        <w:gridCol w:w="870"/>
        <w:gridCol w:w="1105"/>
        <w:gridCol w:w="804"/>
        <w:gridCol w:w="921"/>
        <w:gridCol w:w="907"/>
        <w:gridCol w:w="995"/>
      </w:tblGrid>
      <w:tr w:rsidRPr="001C1309" w:rsidR="00F00A5C" w:rsidTr="00300A07" w14:paraId="29302DDE" w14:textId="77777777">
        <w:trPr>
          <w:trHeight w:val="127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00744C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08B362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64C6C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3974D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52815B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OBVEZE PREMA IZVJEŠĆU DUŽNIKA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479BB0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TRAŽBINE PREMA PRIJAVI VJEROVNIKA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3AC60F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OVRŠNA ISPRAVA (DA/NE)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5B513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UTVRĐENI IZNOS TRAŽBINE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553E1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OSPORENI IZNOS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2E75B6" w:fill="DDEBF7"/>
            <w:vAlign w:val="center"/>
            <w:hideMark/>
          </w:tcPr>
          <w:p w:rsidRPr="001C1309" w:rsidR="00F00A5C" w:rsidP="007436C6" w:rsidRDefault="00F00A5C" w14:paraId="4B1CC1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1C1309" w:rsidR="00F00A5C" w:rsidTr="00300A07" w14:paraId="63847F58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385C6C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4CB75B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AUTOCENTAR VRBOVEC, d.o.o. za popravke, prodaju vozila i dijelova, tehničke preglede i registraciju vozila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31336F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27033952207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1D3DDB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1.svibnja 3, 10340 Vrbovec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6908A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15.722,19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0B8DB1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55E22C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60D59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15.722,19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7CC38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7443AE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3F704B1E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6D164C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B791C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CENTAR ZA VOZILA HRVATSKE, dioničko društvo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04948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73294314024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6742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Capraška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6,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14457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1.675,54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5DBD9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E3D8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999F4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1.675,54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257FD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4B359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64E1DA09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51FE93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2E7A8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2D75B6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17F88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Vatroslava Jagića 33,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35AF7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282DA3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7.465,31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79F361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08F6D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7.465,31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C1309" w:rsidR="00F00A5C" w:rsidP="007436C6" w:rsidRDefault="00F00A5C" w14:paraId="0005FC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00C01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5C2BB280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37CA2" w:rsidR="00F00A5C" w:rsidP="007436C6" w:rsidRDefault="00F00A5C" w14:paraId="47768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37CA2" w:rsidR="00F00A5C" w:rsidP="007436C6" w:rsidRDefault="00F00A5C" w14:paraId="285F55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DIGITALNI TAHOGRAF društvo s ograničenom odgovornošću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6C627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56290033854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37CA2" w:rsidR="00F00A5C" w:rsidP="007436C6" w:rsidRDefault="00F00A5C" w14:paraId="18151C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Ventilatorska 8A, 10250 Lučko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7CFAA7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975,00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36F563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7EFDB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66C1E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37024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6CB7A4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049171D8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37CA2" w:rsidR="00F00A5C" w:rsidP="007436C6" w:rsidRDefault="00F00A5C" w14:paraId="136BCE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37CA2" w:rsidR="00F00A5C" w:rsidP="007436C6" w:rsidRDefault="00F00A5C" w14:paraId="29E414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2DEF2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37CA2" w:rsidR="00F00A5C" w:rsidP="007436C6" w:rsidRDefault="00F00A5C" w14:paraId="4AFF1B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Ulica grada Vukovara 70, </w:t>
            </w: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37DFE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2.768,00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2428B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359,42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4A14D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1D73F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359,42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37CA2" w:rsidR="00F00A5C" w:rsidP="007436C6" w:rsidRDefault="00F00A5C" w14:paraId="05A9A4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B37CA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820FC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7820CA8F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5AC930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363F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FOR LIQUID d.o.o. za usluge i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DE15E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62428914594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9FCC6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Jablanska 41,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1630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8.106,25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E3BC9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6B51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B9ED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8.106,25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77FF4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2CC06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2B6A9410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1D07CD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4F563F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AUTOKUĆA HABEK, obrt za popravak, održavanje vozila i trgovinu, vl. Nedeljko Habek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ABF1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58381512236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071A6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Leskovec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9,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10360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SESVETE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2FF98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6.598,04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29CB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02148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7F20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6.598,04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AB05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3A7812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419B05D4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32BF02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64C831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HRVATSKA POŠTANSKA BANKA, dioničko društvo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F264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87939104217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A0A2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Jurišićeva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4,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10000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1CF56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872,86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A380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24C64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7BA7A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872,86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8097E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F5381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0622801D" w14:textId="77777777">
        <w:trPr>
          <w:trHeight w:val="10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733B6E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49F9F9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SERVIS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KOBAL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. Predrag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Kobal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5DF21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52417460486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C18BD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Poduzetnička 2, 42202 TRNOVEC BARTOLOVEČKI - TRNOVEC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C3460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41.072,45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063B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B998F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D293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41.072,45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263DA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6BBB29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3FFA9864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749988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411326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NIL, obrt za trgovinu, vl. Niko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Krezo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6CAD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07052421354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EBF0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KRSTE FRANKOPANA 14, 43000 BJELOVAR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1494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13.690,77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2CADC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B83AB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56025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13.690,77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48EC0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3382E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7E8830E9" w14:textId="77777777">
        <w:trPr>
          <w:trHeight w:val="10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0BB511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3C7473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ŽELJKO KUKEC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A74D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58386114435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03BD3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DONJI MARKOVAC 9, 10344 DONJI MARKOVAC, FARKAŠEVAC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23FB7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99.824,08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161EF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52AA1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F8A5B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99.824,08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9DE3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4C1C8E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46A25B2F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49C95A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4CA389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LEPIRAC društvo s ograničenom odgovornošću 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8CF4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32323862297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405B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Lepirac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1/A,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43000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Bjelovar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9ADBB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9.125,03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90237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51D7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6D3A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9.125,03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06114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7641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F00A5C" w:rsidR="00F00A5C" w:rsidTr="00300A07" w14:paraId="198AC2AA" w14:textId="77777777">
        <w:trPr>
          <w:trHeight w:val="102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300A07" w:rsidR="00F00A5C" w:rsidP="007436C6" w:rsidRDefault="00F00A5C" w14:paraId="5D90F2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300A07" w:rsidR="00F00A5C" w:rsidP="007436C6" w:rsidRDefault="00F00A5C" w14:paraId="1CA24C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00A07" w:rsidR="00F00A5C" w:rsidP="007436C6" w:rsidRDefault="00F00A5C" w14:paraId="196D7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300A07" w:rsidR="00F00A5C" w:rsidP="007436C6" w:rsidRDefault="00F00A5C" w14:paraId="17FAFA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Avenija Dubrovnik 26,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00A07" w:rsidR="00F00A5C" w:rsidP="007436C6" w:rsidRDefault="00F00A5C" w14:paraId="12598E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153.568,35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00A07" w:rsidR="00F00A5C" w:rsidP="007436C6" w:rsidRDefault="00300A07" w14:paraId="10BD13FB" w14:textId="6DBA7E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69.647</w:t>
            </w:r>
            <w:proofErr w:type="spellEnd"/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27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00A07" w:rsidR="00F00A5C" w:rsidP="007436C6" w:rsidRDefault="00F00A5C" w14:paraId="40B436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da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00A07" w:rsidR="00F00A5C" w:rsidP="007436C6" w:rsidRDefault="00F00A5C" w14:paraId="5C9182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300A07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69.647,27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00A07" w:rsidR="00F00A5C" w:rsidP="007436C6" w:rsidRDefault="00F00A5C" w14:paraId="554929A4" w14:textId="269738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300A07" w:rsidR="00F00A5C" w:rsidP="007436C6" w:rsidRDefault="00F00A5C" w14:paraId="72CF660C" w14:textId="1257CC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1C1309" w:rsidR="00F00A5C" w:rsidTr="00300A07" w14:paraId="252A21C1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7B5AA1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EE884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PODRAVSKA BANKA dioničko društvo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93C0F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97326283154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303A0F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Opatička 3, 48000 Koprivnica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E6980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1.733,10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0848F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87FBF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7E1E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1.733,10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0292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4F77A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545A6715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5C5DB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2B3EB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POSLOVNA ULAGANJA d.o.o. za usluge i trgovinu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B6B1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14050704238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7A71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Savska cesta 41/VIII,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F6BAF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300.281,78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13D44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66E1F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9B7D2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300.281,78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C14D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6BC6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535FBDB6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2B317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4D66C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S-MOTO TEAM društvo s ograničenom odgovornošću </w:t>
            </w: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za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1076B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07502946546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4B6A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Josipa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Štolcera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Slavenskog 2,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40000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Čakovec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E25A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27.392,25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5B636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A6297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36152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27.392,25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7A657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3703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F00A5C" w:rsidR="00F00A5C" w:rsidTr="00300A07" w14:paraId="31F7E326" w14:textId="77777777">
        <w:trPr>
          <w:trHeight w:val="178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C46F3C" w:rsidR="00F00A5C" w:rsidP="007436C6" w:rsidRDefault="00F00A5C" w14:paraId="1AFDE2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46F3C" w:rsidR="00F00A5C" w:rsidP="007436C6" w:rsidRDefault="00F00A5C" w14:paraId="18E1A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SCANIA CREDIT HRVATSKA društvo s ograničenom odgovornošću za usluge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46F3C" w:rsidR="00F00A5C" w:rsidP="007436C6" w:rsidRDefault="00F00A5C" w14:paraId="237D6F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47520271895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46F3C" w:rsidR="00F00A5C" w:rsidP="007436C6" w:rsidRDefault="00F00A5C" w14:paraId="1E1EC5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Karlovačka cesta 96, 10250 Lučko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46F3C" w:rsidR="00F00A5C" w:rsidP="007436C6" w:rsidRDefault="00F00A5C" w14:paraId="1D7D23CF" w14:textId="123F9B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46F3C" w:rsidR="00F00A5C" w:rsidP="007436C6" w:rsidRDefault="00F00A5C" w14:paraId="64D3851A" w14:textId="5C15F8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46F3C" w:rsidR="00F00A5C" w:rsidP="007436C6" w:rsidRDefault="00F00A5C" w14:paraId="21A62C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46F3C" w:rsidR="00F00A5C" w:rsidP="007436C6" w:rsidRDefault="00F00A5C" w14:paraId="7F074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46F3C" w:rsidR="00F00A5C" w:rsidP="007436C6" w:rsidRDefault="00F00A5C" w14:paraId="54662BF8" w14:textId="2D48C7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46F3C" w:rsidR="00F00A5C" w:rsidP="00C46F3C" w:rsidRDefault="00F00A5C" w14:paraId="6EB1B19E" w14:textId="286BBC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C46F3C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Navedena tražbina je izlučno </w:t>
            </w:r>
          </w:p>
        </w:tc>
      </w:tr>
      <w:tr w:rsidRPr="001C1309" w:rsidR="00F00A5C" w:rsidTr="00300A07" w14:paraId="7ED5DF50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0DD200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4C6049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SCANIA HRVATSKA d.o.o. za trgovinu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4FA3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59497733318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DCD2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Karlovačka cesta 96,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2DDEE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7.751,22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71736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09C5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885B2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7.751,22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C19E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99908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40F7227F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6DE4FA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45C4D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SCHWARZMÜLLER CROATIA d.o.o. za proizvodnju, trgovinu i usluge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404EB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83274548370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BBEF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Slavonska avenija 63, 10360 Sesvete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7F2A0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16.587,27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1F2DD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19.854,22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D1CD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da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743CE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19.854,22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F502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008E9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3737C454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63F342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6508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S I L A D J I N USLUŽNO TRGOVAČKI OBRT I AUTOPRAONICA vl. Ana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Siladjin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B170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19262555548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D5E99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ŠTROSMAJEROVA 16A, 10342 DUBRAVA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134BB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F0F5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A67D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BD95D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CDA10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4B3F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6343FF2C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7173A0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BDF8F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VULKANIZER IVAN ŠČRBIĆ, OBRT ZA USLUGE, VL. Ivan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Ščrbić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A8F4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84987948669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55CFE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II. RESNIK 13A,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BA20E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19.740,00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31164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D4BBB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D6FC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19.740,00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55E9F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A24DD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020E06AA" w14:textId="77777777">
        <w:trPr>
          <w:trHeight w:val="76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42A12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3A57E0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TG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oil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društvo s ograničenom odgovornošću za trgovinu i usluge u stečaju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85CB9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80659871821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8377A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Kolodvorska 74, 10450 Donja Zdenčina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35565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3.208,68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E1C64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243F7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489D3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3.208,68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67633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F95D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4E92F17A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6F2252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2B9E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TIRA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PIETRO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di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Tira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Stefano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&amp; C.S.n.c.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1EBE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STRANAC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5343A3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Via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Orzinuovi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127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/a,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25125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Brescia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4E860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22.201,92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1D3B4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1B634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6099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22.201,92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96C6B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F5DDA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76EEA1F2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7646C5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1401E3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TRGO-AGENCIJA trgovačko društvo za trgovinu i usluge,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78D21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78170814407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6C42EA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Donji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Cubinec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69a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48260</w:t>
            </w:r>
            <w:proofErr w:type="spellEnd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Cubinec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E254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7892B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5.488,35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44482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 xml:space="preserve">da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03E60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5.488,35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3F672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09A9F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3848FDD7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3BC7B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811F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UNIQA osiguranje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4EE87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75665455333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2DC205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Planinska 13 A, 10000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7533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1F8937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12.272,39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E1116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0A4C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12.272,39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6BB5C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37EA72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1C1309" w:rsidR="00F00A5C" w:rsidTr="00300A07" w14:paraId="780FE22C" w14:textId="77777777">
        <w:trPr>
          <w:trHeight w:val="5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1C1309" w:rsidR="00F00A5C" w:rsidP="007436C6" w:rsidRDefault="00F00A5C" w14:paraId="633EFC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27B84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NEDELJKO VOLARIĆ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57876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52248156608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00F7A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DEREZA 49, 43240 DEREZA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37ED5A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27AB85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A3975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096EA8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C1309" w:rsidR="00F00A5C" w:rsidP="007436C6" w:rsidRDefault="00F00A5C" w14:paraId="754892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1309" w:rsidR="00F00A5C" w:rsidP="007436C6" w:rsidRDefault="00F00A5C" w14:paraId="7C342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1C1309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F00A5C" w:rsidP="00F00A5C" w:rsidRDefault="00F00A5C" w14:paraId="6E09D03B" w14:textId="2D7F8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537EB3" w:rsidR="00AE21C7" w:rsidP="00AE21C7" w:rsidRDefault="00AE21C7" w14:paraId="745294F3" w14:textId="2AC2C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7EB3">
        <w:rPr>
          <w:rFonts w:ascii="Times New Roman" w:hAnsi="Times New Roman" w:cs="Times New Roman"/>
          <w:sz w:val="24"/>
          <w:szCs w:val="24"/>
        </w:rPr>
        <w:t xml:space="preserve">Nema primjedbi na prednje utvrđenje suda. </w:t>
      </w:r>
    </w:p>
    <w:p w:rsidRPr="00814A6A" w:rsidR="00F437A5" w:rsidP="00F437A5" w:rsidRDefault="00F437A5" w14:paraId="6B2DDFF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782AA2" w:rsidR="00F437A5" w:rsidP="00F437A5" w:rsidRDefault="00F437A5" w14:paraId="59F5FB8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A2">
        <w:rPr>
          <w:rFonts w:ascii="Times New Roman" w:hAnsi="Times New Roman" w:cs="Times New Roman"/>
          <w:sz w:val="24"/>
          <w:szCs w:val="24"/>
        </w:rPr>
        <w:tab/>
        <w:t xml:space="preserve">Prelazi se na raspravljanje osporenih tražbina. </w:t>
      </w:r>
    </w:p>
    <w:p w:rsidRPr="00782AA2" w:rsidR="00F437A5" w:rsidP="00F437A5" w:rsidRDefault="00F437A5" w14:paraId="4CBFE43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7A5" w:rsidP="00756737" w:rsidRDefault="00F437A5" w14:paraId="78A37203" w14:textId="1EDFD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A2">
        <w:rPr>
          <w:rFonts w:ascii="Times New Roman" w:hAnsi="Times New Roman" w:cs="Times New Roman"/>
          <w:sz w:val="24"/>
          <w:szCs w:val="24"/>
        </w:rPr>
        <w:tab/>
      </w:r>
      <w:r w:rsidRPr="00206B2E">
        <w:rPr>
          <w:rFonts w:ascii="Times New Roman" w:hAnsi="Times New Roman" w:cs="Times New Roman"/>
          <w:sz w:val="24"/>
          <w:szCs w:val="24"/>
        </w:rPr>
        <w:t xml:space="preserve">Utvrđuje se </w:t>
      </w:r>
      <w:r w:rsidR="008414E5">
        <w:rPr>
          <w:rFonts w:ascii="Times New Roman" w:hAnsi="Times New Roman" w:cs="Times New Roman"/>
          <w:sz w:val="24"/>
          <w:szCs w:val="24"/>
        </w:rPr>
        <w:t>da</w:t>
      </w:r>
      <w:r w:rsidRPr="00206B2E" w:rsidR="00B517DF">
        <w:rPr>
          <w:rFonts w:ascii="Times New Roman" w:hAnsi="Times New Roman" w:cs="Times New Roman"/>
          <w:sz w:val="24"/>
          <w:szCs w:val="24"/>
        </w:rPr>
        <w:t xml:space="preserve"> povjerenik </w:t>
      </w:r>
      <w:r w:rsidRPr="00206B2E">
        <w:rPr>
          <w:rFonts w:ascii="Times New Roman" w:hAnsi="Times New Roman" w:cs="Times New Roman"/>
          <w:sz w:val="24"/>
          <w:szCs w:val="24"/>
        </w:rPr>
        <w:t xml:space="preserve">očitovao u roku iz čl. 34. st. 1. </w:t>
      </w:r>
      <w:proofErr w:type="spellStart"/>
      <w:r w:rsidRPr="00206B2E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206B2E">
        <w:rPr>
          <w:rFonts w:ascii="Times New Roman" w:hAnsi="Times New Roman" w:cs="Times New Roman"/>
          <w:sz w:val="24"/>
          <w:szCs w:val="24"/>
        </w:rPr>
        <w:t>. 2. SZ-a te sukladno čl. 41. st. 3. SZ-a nakon isteka roka za očitovanje, povjerenik više ne može osporavati tražbine.</w:t>
      </w:r>
    </w:p>
    <w:p w:rsidR="00AC1652" w:rsidP="00756737" w:rsidRDefault="00AC1652" w14:paraId="00BF13B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782AA2" w:rsidR="00AC1652" w:rsidP="004D0F1A" w:rsidRDefault="00AC1652" w14:paraId="3D65227C" w14:textId="72EEA6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Utvrđuje se da se povjerenik očitovao samo na </w:t>
      </w:r>
      <w:r w:rsidR="004D0F1A">
        <w:rPr>
          <w:rFonts w:ascii="Times New Roman" w:hAnsi="Times New Roman" w:cs="Times New Roman"/>
          <w:sz w:val="24"/>
          <w:szCs w:val="24"/>
        </w:rPr>
        <w:t>prijavljene</w:t>
      </w:r>
      <w:r>
        <w:rPr>
          <w:rFonts w:ascii="Times New Roman" w:hAnsi="Times New Roman" w:cs="Times New Roman"/>
          <w:sz w:val="24"/>
          <w:szCs w:val="24"/>
        </w:rPr>
        <w:t xml:space="preserve"> tražbine koje su u tablici navede pod brojevima: 3, 5, 6, </w:t>
      </w:r>
      <w:proofErr w:type="spellStart"/>
      <w:r>
        <w:rPr>
          <w:rFonts w:ascii="Times New Roman" w:hAnsi="Times New Roman" w:cs="Times New Roman"/>
          <w:sz w:val="24"/>
          <w:szCs w:val="24"/>
        </w:rPr>
        <w:t>19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24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25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Na poseban upit suda jesu li to sva očitovanja povjerenika ili je moguće kod objave Fine na e oglasnoj ploči došlo do propusta u objavi </w:t>
      </w:r>
      <w:r w:rsidR="004D0F1A">
        <w:rPr>
          <w:rFonts w:ascii="Times New Roman" w:hAnsi="Times New Roman" w:cs="Times New Roman"/>
          <w:sz w:val="24"/>
          <w:szCs w:val="24"/>
        </w:rPr>
        <w:t>očitavanja</w:t>
      </w:r>
      <w:r>
        <w:rPr>
          <w:rFonts w:ascii="Times New Roman" w:hAnsi="Times New Roman" w:cs="Times New Roman"/>
          <w:sz w:val="24"/>
          <w:szCs w:val="24"/>
        </w:rPr>
        <w:t xml:space="preserve"> na sve prijavljen</w:t>
      </w:r>
      <w:r w:rsidR="004D0F1A">
        <w:rPr>
          <w:rFonts w:ascii="Times New Roman" w:hAnsi="Times New Roman" w:cs="Times New Roman"/>
          <w:sz w:val="24"/>
          <w:szCs w:val="24"/>
        </w:rPr>
        <w:t>e tražbine povjerenik odgovara: "to su sva očitovanja koj</w:t>
      </w:r>
      <w:r w:rsidR="008414E5">
        <w:rPr>
          <w:rFonts w:ascii="Times New Roman" w:hAnsi="Times New Roman" w:cs="Times New Roman"/>
          <w:sz w:val="24"/>
          <w:szCs w:val="24"/>
        </w:rPr>
        <w:t>a sam izradila i dostavila FINI".</w:t>
      </w:r>
      <w:r w:rsidR="004D0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C9F" w:rsidP="00F437A5" w:rsidRDefault="00DB4C9F" w14:paraId="7583EF2D" w14:textId="617B9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8414E5" w:rsidR="00206B2E" w:rsidP="00206B2E" w:rsidRDefault="00206B2E" w14:paraId="584507B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4E5">
        <w:rPr>
          <w:rFonts w:ascii="Times New Roman" w:hAnsi="Times New Roman" w:cs="Times New Roman"/>
          <w:sz w:val="24"/>
          <w:szCs w:val="24"/>
        </w:rPr>
        <w:tab/>
        <w:t xml:space="preserve"> Dužnik  je pravovremeno osporio tražbine sljedećim vjerovnicima:</w:t>
      </w:r>
    </w:p>
    <w:p w:rsidRPr="00814A6A" w:rsidR="00206B2E" w:rsidP="00206B2E" w:rsidRDefault="00206B2E" w14:paraId="6B45015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323BDE" w:rsidR="00DB4C9F" w:rsidP="00F437A5" w:rsidRDefault="00206B2E" w14:paraId="5DFB8F6A" w14:textId="279DA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17.</w:t>
      </w:r>
      <w:r w:rsidRPr="00BE5AEF">
        <w:rPr>
          <w:rFonts w:ascii="Times New Roman" w:hAnsi="Times New Roman" w:cs="Times New Roman"/>
          <w:sz w:val="24"/>
          <w:szCs w:val="24"/>
        </w:rPr>
        <w:tab/>
      </w:r>
      <w:r w:rsidRPr="00BE5AEF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SCANIA CREDIT HRVATSKA društvo s ograničenom odgovornošću za usluge, Karlovačka cesta 96, 10250 Lučko, OIB: 47520271895 u iznosu od 223.184,18 kn, navodeći da </w:t>
      </w:r>
      <w:r w:rsidRPr="00323BDE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je riječ o izlučnom pravu koje nije predmet raspravljanja predstečajnog postupka </w:t>
      </w:r>
    </w:p>
    <w:p w:rsidR="00323BDE" w:rsidP="00F437A5" w:rsidRDefault="00323BDE" w14:paraId="401CB52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BDE" w:rsidP="00323BDE" w:rsidRDefault="00323BDE" w14:paraId="285F968E" w14:textId="5B9626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VjerovniK RH navodi da prema podacima kojima raspolaže Ministarstvo Financija Porezna uprava proizlazi da dužnik tijekom ove godine uopće nije vršio plaćanja. Ispravu o navedenim tvrdnjama dostaviti će podneskom u spis. </w:t>
      </w:r>
    </w:p>
    <w:p w:rsidRPr="00323BDE" w:rsidR="00323BDE" w:rsidP="00323BDE" w:rsidRDefault="00323BDE" w14:paraId="7454282C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323BDE" w:rsidR="00AE21C7" w:rsidP="00F437A5" w:rsidRDefault="00F437A5" w14:paraId="0753D42E" w14:textId="5D4E32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BDE">
        <w:rPr>
          <w:rFonts w:ascii="Times New Roman" w:hAnsi="Times New Roman" w:cs="Times New Roman"/>
          <w:sz w:val="24"/>
          <w:szCs w:val="24"/>
        </w:rPr>
        <w:tab/>
        <w:t>Utvrđuje se da prema tablici osporenih tražbina vjerovnici nisu osporili tražbine drugih vjerovnika (čl. 42. SZ-a).</w:t>
      </w:r>
    </w:p>
    <w:p w:rsidRPr="00323BDE" w:rsidR="00B37571" w:rsidP="00DB3260" w:rsidRDefault="00B37571" w14:paraId="1477602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23BDE" w:rsidR="00B10FD5" w:rsidP="00B10FD5" w:rsidRDefault="00B10FD5" w14:paraId="3F58E2D0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23BDE">
        <w:rPr>
          <w:rFonts w:ascii="Times New Roman" w:hAnsi="Times New Roman" w:cs="Times New Roman"/>
          <w:sz w:val="24"/>
          <w:szCs w:val="24"/>
        </w:rPr>
        <w:t xml:space="preserve">Vezano za samo izlučno pravo, sud skreće pozornost na odredbu čl. 46. st. 6. SZ-a prema kojoj izlučna prava (kao ni </w:t>
      </w:r>
      <w:proofErr w:type="spellStart"/>
      <w:r w:rsidRPr="00323BDE">
        <w:rPr>
          <w:rFonts w:ascii="Times New Roman" w:hAnsi="Times New Roman" w:cs="Times New Roman"/>
          <w:sz w:val="24"/>
          <w:szCs w:val="24"/>
        </w:rPr>
        <w:t>razlučna</w:t>
      </w:r>
      <w:proofErr w:type="spellEnd"/>
      <w:r w:rsidRPr="00323BDE">
        <w:rPr>
          <w:rFonts w:ascii="Times New Roman" w:hAnsi="Times New Roman" w:cs="Times New Roman"/>
          <w:sz w:val="24"/>
          <w:szCs w:val="24"/>
        </w:rPr>
        <w:t xml:space="preserve"> prava) nisu predmet ispitivanja u predstečajnom postupku.</w:t>
      </w:r>
    </w:p>
    <w:p w:rsidRPr="00323BDE" w:rsidR="006950CF" w:rsidP="00B10FD5" w:rsidRDefault="006950CF" w14:paraId="044DCC1D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E5AEF" w:rsidR="00B10FD5" w:rsidP="00B10FD5" w:rsidRDefault="00B10FD5" w14:paraId="3494D433" w14:textId="2271D6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23BDE">
        <w:rPr>
          <w:rFonts w:ascii="Times New Roman" w:hAnsi="Times New Roman" w:cs="Times New Roman"/>
          <w:sz w:val="24"/>
          <w:szCs w:val="24"/>
        </w:rPr>
        <w:t>Upozorava se dužnik da ako prijedlog plana restrukturiranja ne obuhvaća sve utvrđene i osporene tražbine, da je dužnik dužan</w:t>
      </w:r>
      <w:r w:rsidRPr="00BE5AEF">
        <w:rPr>
          <w:rFonts w:ascii="Times New Roman" w:hAnsi="Times New Roman" w:cs="Times New Roman"/>
          <w:sz w:val="24"/>
          <w:szCs w:val="24"/>
        </w:rPr>
        <w:t xml:space="preserve"> najkasnije u roku od 21 dan od dana dostave odluke drugostupanjskog suda o žalbi protiv rješenja o utvrđenim i osporenim tražbinama dostaviti sudu plan restrukturiranja kojim su obuhvaćene sve utvrđene i osporene tražbine. Na sadržaj plana restrukturiranja na odgovarajući način primjenjuje se čl. 27. SZ-a.  (čl. 52. st. 1. SZ). Upozorava se dužnik da će na temelju odredbe čl. 52. st. 3 SZ-a sud obustaviti postupak ako dužnik u navedenom roku iz članka čl. 52. st. 1. SZ-a ne dostavi plan restrukturiranja.</w:t>
      </w:r>
    </w:p>
    <w:p w:rsidRPr="00BE5AEF" w:rsidR="00B10FD5" w:rsidP="00B10FD5" w:rsidRDefault="00B10FD5" w14:paraId="4C9D71CF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Pr="00BE5AEF" w:rsidR="00B10FD5" w:rsidP="00B10FD5" w:rsidRDefault="00B10FD5" w14:paraId="4F23DE67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Pr="00BE5AEF" w:rsidR="00B10FD5" w:rsidP="00B10FD5" w:rsidRDefault="00B10FD5" w14:paraId="2E17E4D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Upozorava se dužnik kako tražbine koje se odnose na potraživanja iz radnog odnosa, otpremnine do iznosa propisanoga zakonom, odnosno kolektivnim ugovorom i tražbine po osnovi naknade štete pretrpljene zbog ozljede na radu ili profesionalne bolesti ne mogu biti predmet predstečajnog sporazuma (čl.37 st. 1. i st. 8. SZ).</w:t>
      </w:r>
    </w:p>
    <w:p w:rsidRPr="00BE5AEF" w:rsidR="00B10FD5" w:rsidP="00B10FD5" w:rsidRDefault="00B10FD5" w14:paraId="65B2FA9F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A60202" w:rsidP="00A60202" w:rsidRDefault="00B10FD5" w14:paraId="2D05A02B" w14:textId="4BDE4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 xml:space="preserve">Upozorava se dužnik kako predstečajni sporazum ne smije zadirati u pravo razlučnih vjerovnika na namirenje iz predmeta na kojima postoje prava odvojenog namirenja, ako tim sporazumom nije izrekom drukčije naređeno. Ako je predstečajnim sporazumom drukčije određeno, za </w:t>
      </w:r>
      <w:proofErr w:type="spellStart"/>
      <w:r w:rsidRPr="00BE5AEF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BE5AEF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BE5AEF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BE5AEF">
        <w:rPr>
          <w:rFonts w:ascii="Times New Roman" w:hAnsi="Times New Roman" w:cs="Times New Roman"/>
          <w:sz w:val="24"/>
          <w:szCs w:val="24"/>
        </w:rPr>
        <w:t xml:space="preserve"> sporazuma </w:t>
      </w:r>
      <w:r w:rsidRPr="00BE5AEF" w:rsidR="00A60202">
        <w:rPr>
          <w:rFonts w:ascii="Times New Roman" w:hAnsi="Times New Roman" w:cs="Times New Roman"/>
          <w:sz w:val="24"/>
          <w:szCs w:val="24"/>
        </w:rPr>
        <w:t>prema njima djeluju ( čl. 38. st. 4. SZ).</w:t>
      </w:r>
    </w:p>
    <w:p w:rsidR="00F6346E" w:rsidP="00323BDE" w:rsidRDefault="00F6346E" w14:paraId="1D0B29A5" w14:textId="492589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ab/>
      </w:r>
    </w:p>
    <w:p w:rsidR="00323BDE" w:rsidP="00323BDE" w:rsidRDefault="00323BDE" w14:paraId="2A5A97CE" w14:textId="777777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BDE" w:rsidP="00323BDE" w:rsidRDefault="00323BDE" w14:paraId="707E88CF" w14:textId="777777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323BDE" w:rsidP="00323BDE" w:rsidRDefault="00323BDE" w14:paraId="41535846" w14:textId="777777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6F9C337E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Sud donosi</w:t>
      </w:r>
    </w:p>
    <w:p w:rsidRPr="00BE5AEF" w:rsidR="00B10FD5" w:rsidP="00B10FD5" w:rsidRDefault="00B10FD5" w14:paraId="5670509F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 xml:space="preserve">z a k </w:t>
      </w:r>
      <w:proofErr w:type="spellStart"/>
      <w:r w:rsidRPr="00BE5AEF">
        <w:rPr>
          <w:rFonts w:ascii="Times New Roman" w:hAnsi="Times New Roman" w:cs="Times New Roman"/>
          <w:sz w:val="24"/>
          <w:szCs w:val="24"/>
        </w:rPr>
        <w:t>lj</w:t>
      </w:r>
      <w:proofErr w:type="spellEnd"/>
      <w:r w:rsidRPr="00BE5AEF"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Pr="00BE5AEF" w:rsidR="00B10FD5" w:rsidP="00B10FD5" w:rsidRDefault="00B10FD5" w14:paraId="2DD1DAAD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Današnje ročište je dovršeno.</w:t>
      </w:r>
    </w:p>
    <w:p w:rsidRPr="00BE5AEF" w:rsidR="00B30FE1" w:rsidP="00323BDE" w:rsidRDefault="00B10FD5" w14:paraId="4B7FD31C" w14:textId="356E3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BE5AEF" w:rsidR="00B10FD5" w:rsidP="00B10FD5" w:rsidRDefault="00101530" w14:paraId="431B9A5E" w14:textId="73E9FEA7">
      <w:pPr>
        <w:jc w:val="center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 xml:space="preserve">Dovršeno </w:t>
      </w:r>
      <w:proofErr w:type="spellStart"/>
      <w:r w:rsidR="00323BDE">
        <w:rPr>
          <w:rFonts w:ascii="Times New Roman" w:hAnsi="Times New Roman" w:cs="Times New Roman"/>
          <w:sz w:val="24"/>
          <w:szCs w:val="24"/>
        </w:rPr>
        <w:t>08</w:t>
      </w:r>
      <w:proofErr w:type="spellEnd"/>
      <w:r w:rsidR="00323BD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323BDE">
        <w:rPr>
          <w:rFonts w:ascii="Times New Roman" w:hAnsi="Times New Roman" w:cs="Times New Roman"/>
          <w:sz w:val="24"/>
          <w:szCs w:val="24"/>
        </w:rPr>
        <w:t>12</w:t>
      </w:r>
      <w:proofErr w:type="spellEnd"/>
      <w:r w:rsidRPr="00BE5AEF" w:rsidR="00B10FD5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BE5AEF" w:rsidR="00B10FD5" w:rsidP="00B10FD5" w:rsidRDefault="00B10FD5" w14:paraId="14FDCE49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Sudac:</w:t>
      </w:r>
    </w:p>
    <w:p w:rsidRPr="00BE5AEF" w:rsidR="00B10FD5" w:rsidP="00B10FD5" w:rsidRDefault="00B10FD5" w14:paraId="67DF7A98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036EFC4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53D0E83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Zapisničar:</w:t>
      </w:r>
    </w:p>
    <w:p w:rsidRPr="00BE5AEF" w:rsidR="00B10FD5" w:rsidP="00B10FD5" w:rsidRDefault="00B10FD5" w14:paraId="1069573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34433BD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125B415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51E6236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Povjerenik:</w:t>
      </w:r>
    </w:p>
    <w:p w:rsidRPr="00BE5AEF" w:rsidR="00B10FD5" w:rsidP="00B10FD5" w:rsidRDefault="00B10FD5" w14:paraId="04E847B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5E13D42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BE5AEF" w:rsidR="00B10FD5" w:rsidP="00B10FD5" w:rsidRDefault="00B10FD5" w14:paraId="39BFB1F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0A1C29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>Dužnik:</w:t>
      </w:r>
    </w:p>
    <w:p w:rsidRPr="00BE5AEF" w:rsidR="00B10FD5" w:rsidP="00B10FD5" w:rsidRDefault="00B10FD5" w14:paraId="756FFCB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643FF38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EF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BE5AEF" w:rsidR="00B10FD5" w:rsidP="00B10FD5" w:rsidRDefault="00B10FD5" w14:paraId="046EF25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2F53BB1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B10FD5" w:rsidP="00B10FD5" w:rsidRDefault="00B10FD5" w14:paraId="3A3D1FC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E5AEF" w:rsidR="00A404AF" w:rsidP="00B10FD5" w:rsidRDefault="00A404AF" w14:paraId="04F413D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23D" w:rsidP="00B10FD5" w:rsidRDefault="007261AC" w14:paraId="0F06C662" w14:textId="241FD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</w:t>
      </w:r>
      <w:r w:rsidR="003B5001">
        <w:rPr>
          <w:rFonts w:ascii="Times New Roman" w:hAnsi="Times New Roman" w:cs="Times New Roman"/>
          <w:sz w:val="24"/>
          <w:szCs w:val="24"/>
        </w:rPr>
        <w:t>ci:</w:t>
      </w:r>
    </w:p>
    <w:p w:rsidR="003B5001" w:rsidP="00B10FD5" w:rsidRDefault="003B5001" w14:paraId="75DEB2D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3B5001" w:rsidP="00B10FD5" w:rsidRDefault="003B5001" w14:paraId="64B1F3E1" w14:textId="171C1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F6346E" w:rsidR="003B5001" w:rsidSect="00BC45D3">
          <w:headerReference w:type="default" r:id="rId10"/>
          <w:headerReference w:type="first" r:id="rId11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</w:t>
      </w:r>
      <w:r w:rsidR="00A404A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Pr="00F6346E" w:rsidR="001B593D" w:rsidP="001B593D" w:rsidRDefault="001B593D" w14:paraId="3E22A831" w14:textId="2B4CD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F6346E" w:rsidR="001B593D" w:rsidSect="00121767">
          <w:pgSz w:w="16838" w:h="11906" w:orient="landscape"/>
          <w:pgMar w:top="1440" w:right="1077" w:bottom="1440" w:left="1077" w:header="709" w:footer="709" w:gutter="0"/>
          <w:cols w:space="708"/>
          <w:docGrid w:linePitch="360"/>
        </w:sectPr>
      </w:pPr>
    </w:p>
    <w:p w:rsidRPr="00F6346E" w:rsidR="002010FE" w:rsidP="006568EC" w:rsidRDefault="002010FE" w14:paraId="6794FD20" w14:textId="50D13CA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sectPr w:rsidRPr="00F6346E" w:rsidR="002010FE" w:rsidSect="001B593D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2AA2" w:rsidP="00C104A9" w:rsidRDefault="00782AA2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782AA2" w:rsidP="00C104A9" w:rsidRDefault="00782AA2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2AA2" w:rsidP="00C104A9" w:rsidRDefault="00782AA2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782AA2" w:rsidP="00C104A9" w:rsidRDefault="00782AA2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4A6A" w:rsidR="00782AA2" w:rsidP="007261AC" w:rsidRDefault="00782AA2" w14:paraId="04D8850B" w14:textId="7FB7F29D">
    <w:pPr>
      <w:pStyle w:val="Zaglavlje"/>
      <w:tabs>
        <w:tab w:val="left" w:pos="7037"/>
      </w:tabs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/>
    <w:sdtContent>
      <w:p w:rsidR="00782AA2" w:rsidP="00E45BD7" w:rsidRDefault="00782AA2" w14:paraId="713E9256" w14:textId="77777777">
        <w:pPr>
          <w:pStyle w:val="Zaglavlje"/>
          <w:jc w:val="right"/>
        </w:pPr>
        <w:r>
          <w:tab/>
        </w:r>
        <w:r w:rsidRPr="00D5046B">
          <w:rPr>
            <w:rFonts w:ascii="Times New Roman" w:hAnsi="Times New Roman" w:cs="Times New Roman"/>
            <w:sz w:val="24"/>
            <w:szCs w:val="24"/>
          </w:rPr>
          <w:t>89.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3053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8-11</w:t>
        </w:r>
      </w:p>
    </w:sdtContent>
  </w:sdt>
  <w:p w:rsidR="00782AA2" w:rsidRDefault="00782AA2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4170C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23E420C"/>
    <w:multiLevelType w:val="hybridMultilevel"/>
    <w:tmpl w:val="9C027F1A"/>
    <w:lvl w:ilvl="0" w:tplc="418E653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A53A5A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164FE"/>
    <w:rsid w:val="00046C98"/>
    <w:rsid w:val="000501D6"/>
    <w:rsid w:val="00055B66"/>
    <w:rsid w:val="00061DBA"/>
    <w:rsid w:val="00063310"/>
    <w:rsid w:val="000668D7"/>
    <w:rsid w:val="00066C24"/>
    <w:rsid w:val="000703E2"/>
    <w:rsid w:val="00080033"/>
    <w:rsid w:val="00085672"/>
    <w:rsid w:val="00087FC6"/>
    <w:rsid w:val="000A5F60"/>
    <w:rsid w:val="000B4E5B"/>
    <w:rsid w:val="000B52BD"/>
    <w:rsid w:val="000B5FA1"/>
    <w:rsid w:val="000B643B"/>
    <w:rsid w:val="000C62B5"/>
    <w:rsid w:val="000D2D00"/>
    <w:rsid w:val="000E519E"/>
    <w:rsid w:val="000F4149"/>
    <w:rsid w:val="000F6320"/>
    <w:rsid w:val="00101530"/>
    <w:rsid w:val="00111492"/>
    <w:rsid w:val="00116582"/>
    <w:rsid w:val="00121767"/>
    <w:rsid w:val="001553A9"/>
    <w:rsid w:val="00166752"/>
    <w:rsid w:val="001A669A"/>
    <w:rsid w:val="001B593D"/>
    <w:rsid w:val="001D0969"/>
    <w:rsid w:val="001D1ED6"/>
    <w:rsid w:val="001F0C17"/>
    <w:rsid w:val="002010FE"/>
    <w:rsid w:val="00202437"/>
    <w:rsid w:val="00203CF1"/>
    <w:rsid w:val="002056FD"/>
    <w:rsid w:val="0020696E"/>
    <w:rsid w:val="00206B2E"/>
    <w:rsid w:val="00217D21"/>
    <w:rsid w:val="00235463"/>
    <w:rsid w:val="002405DF"/>
    <w:rsid w:val="00252041"/>
    <w:rsid w:val="00256F80"/>
    <w:rsid w:val="00257585"/>
    <w:rsid w:val="00263994"/>
    <w:rsid w:val="00270D53"/>
    <w:rsid w:val="0027641E"/>
    <w:rsid w:val="00277059"/>
    <w:rsid w:val="0029509C"/>
    <w:rsid w:val="002B1C94"/>
    <w:rsid w:val="002B5A3F"/>
    <w:rsid w:val="002B7320"/>
    <w:rsid w:val="002B794F"/>
    <w:rsid w:val="002B7B69"/>
    <w:rsid w:val="002B7F07"/>
    <w:rsid w:val="002C10CC"/>
    <w:rsid w:val="002C18D4"/>
    <w:rsid w:val="002D58F9"/>
    <w:rsid w:val="003005F8"/>
    <w:rsid w:val="00300A07"/>
    <w:rsid w:val="00301C57"/>
    <w:rsid w:val="00312807"/>
    <w:rsid w:val="0031391D"/>
    <w:rsid w:val="00323BDE"/>
    <w:rsid w:val="00330B62"/>
    <w:rsid w:val="00333EE8"/>
    <w:rsid w:val="003368AE"/>
    <w:rsid w:val="003371B3"/>
    <w:rsid w:val="0034667D"/>
    <w:rsid w:val="00347A20"/>
    <w:rsid w:val="00350890"/>
    <w:rsid w:val="00352E4F"/>
    <w:rsid w:val="003710A7"/>
    <w:rsid w:val="00371A24"/>
    <w:rsid w:val="003823DE"/>
    <w:rsid w:val="00386715"/>
    <w:rsid w:val="00386FBD"/>
    <w:rsid w:val="003B0230"/>
    <w:rsid w:val="003B5001"/>
    <w:rsid w:val="003F3717"/>
    <w:rsid w:val="003F4996"/>
    <w:rsid w:val="0041263F"/>
    <w:rsid w:val="00417439"/>
    <w:rsid w:val="00421364"/>
    <w:rsid w:val="004253D0"/>
    <w:rsid w:val="00427712"/>
    <w:rsid w:val="0043126C"/>
    <w:rsid w:val="00437C9B"/>
    <w:rsid w:val="0044689B"/>
    <w:rsid w:val="00453CA7"/>
    <w:rsid w:val="004578A7"/>
    <w:rsid w:val="0046265D"/>
    <w:rsid w:val="00466727"/>
    <w:rsid w:val="0047423B"/>
    <w:rsid w:val="00480633"/>
    <w:rsid w:val="00480C6C"/>
    <w:rsid w:val="004820FB"/>
    <w:rsid w:val="0048320F"/>
    <w:rsid w:val="0048648B"/>
    <w:rsid w:val="004A6FC6"/>
    <w:rsid w:val="004B0382"/>
    <w:rsid w:val="004B219A"/>
    <w:rsid w:val="004B6B20"/>
    <w:rsid w:val="004C2ACD"/>
    <w:rsid w:val="004C6B82"/>
    <w:rsid w:val="004D0F1A"/>
    <w:rsid w:val="004E0887"/>
    <w:rsid w:val="004E1145"/>
    <w:rsid w:val="004F608E"/>
    <w:rsid w:val="00502597"/>
    <w:rsid w:val="0051018C"/>
    <w:rsid w:val="00517B6A"/>
    <w:rsid w:val="005316E8"/>
    <w:rsid w:val="00537EB3"/>
    <w:rsid w:val="0054449C"/>
    <w:rsid w:val="005532BD"/>
    <w:rsid w:val="00561490"/>
    <w:rsid w:val="00561AB6"/>
    <w:rsid w:val="00563A9D"/>
    <w:rsid w:val="005716DA"/>
    <w:rsid w:val="0057527E"/>
    <w:rsid w:val="00582C59"/>
    <w:rsid w:val="00583F0D"/>
    <w:rsid w:val="00585660"/>
    <w:rsid w:val="005867D0"/>
    <w:rsid w:val="0058774A"/>
    <w:rsid w:val="00597F36"/>
    <w:rsid w:val="005A1833"/>
    <w:rsid w:val="005A30C0"/>
    <w:rsid w:val="005A7B28"/>
    <w:rsid w:val="005B6D6E"/>
    <w:rsid w:val="005B780B"/>
    <w:rsid w:val="005D567B"/>
    <w:rsid w:val="005D5CA7"/>
    <w:rsid w:val="00600D2E"/>
    <w:rsid w:val="00612A34"/>
    <w:rsid w:val="006161A7"/>
    <w:rsid w:val="00617FBD"/>
    <w:rsid w:val="006261B5"/>
    <w:rsid w:val="00634D1C"/>
    <w:rsid w:val="00653DA5"/>
    <w:rsid w:val="00655E0C"/>
    <w:rsid w:val="006568EC"/>
    <w:rsid w:val="00674E80"/>
    <w:rsid w:val="00680102"/>
    <w:rsid w:val="00684211"/>
    <w:rsid w:val="006950CF"/>
    <w:rsid w:val="006A00F2"/>
    <w:rsid w:val="006A3B1B"/>
    <w:rsid w:val="006A67BA"/>
    <w:rsid w:val="006B533B"/>
    <w:rsid w:val="006C22A5"/>
    <w:rsid w:val="006C4556"/>
    <w:rsid w:val="006C4671"/>
    <w:rsid w:val="006C5608"/>
    <w:rsid w:val="006D0135"/>
    <w:rsid w:val="006D17C5"/>
    <w:rsid w:val="006D3EED"/>
    <w:rsid w:val="006E7380"/>
    <w:rsid w:val="007033BD"/>
    <w:rsid w:val="007065A3"/>
    <w:rsid w:val="00707C9A"/>
    <w:rsid w:val="007145FC"/>
    <w:rsid w:val="007261AC"/>
    <w:rsid w:val="007530A5"/>
    <w:rsid w:val="00756737"/>
    <w:rsid w:val="00775956"/>
    <w:rsid w:val="00782AA2"/>
    <w:rsid w:val="007870FB"/>
    <w:rsid w:val="007A1A1A"/>
    <w:rsid w:val="007B05E9"/>
    <w:rsid w:val="007B1BFB"/>
    <w:rsid w:val="007B6ADC"/>
    <w:rsid w:val="007D0C38"/>
    <w:rsid w:val="007D70BD"/>
    <w:rsid w:val="007D7A3F"/>
    <w:rsid w:val="007E44CD"/>
    <w:rsid w:val="007E73FD"/>
    <w:rsid w:val="007F52FE"/>
    <w:rsid w:val="0080273C"/>
    <w:rsid w:val="008030B1"/>
    <w:rsid w:val="0080408C"/>
    <w:rsid w:val="00814604"/>
    <w:rsid w:val="00814A6A"/>
    <w:rsid w:val="00821691"/>
    <w:rsid w:val="008228D5"/>
    <w:rsid w:val="00822F41"/>
    <w:rsid w:val="008232FC"/>
    <w:rsid w:val="008367C5"/>
    <w:rsid w:val="008413D9"/>
    <w:rsid w:val="008414E5"/>
    <w:rsid w:val="00854D2B"/>
    <w:rsid w:val="008556C3"/>
    <w:rsid w:val="0086030E"/>
    <w:rsid w:val="0086553F"/>
    <w:rsid w:val="008739B2"/>
    <w:rsid w:val="00887DE0"/>
    <w:rsid w:val="00890CCF"/>
    <w:rsid w:val="008957FF"/>
    <w:rsid w:val="008D779C"/>
    <w:rsid w:val="008E3181"/>
    <w:rsid w:val="008E372E"/>
    <w:rsid w:val="009218C8"/>
    <w:rsid w:val="00921B7A"/>
    <w:rsid w:val="00936012"/>
    <w:rsid w:val="00944FA7"/>
    <w:rsid w:val="0095576C"/>
    <w:rsid w:val="009710B0"/>
    <w:rsid w:val="00972F24"/>
    <w:rsid w:val="009763E9"/>
    <w:rsid w:val="00986856"/>
    <w:rsid w:val="00993636"/>
    <w:rsid w:val="009A258F"/>
    <w:rsid w:val="009A6EC4"/>
    <w:rsid w:val="009B5D48"/>
    <w:rsid w:val="009C48F5"/>
    <w:rsid w:val="009C6AA2"/>
    <w:rsid w:val="009D57A3"/>
    <w:rsid w:val="009F0F54"/>
    <w:rsid w:val="009F2A85"/>
    <w:rsid w:val="009F46E7"/>
    <w:rsid w:val="00A161F1"/>
    <w:rsid w:val="00A20952"/>
    <w:rsid w:val="00A215DF"/>
    <w:rsid w:val="00A319B9"/>
    <w:rsid w:val="00A34A46"/>
    <w:rsid w:val="00A37D0E"/>
    <w:rsid w:val="00A404AF"/>
    <w:rsid w:val="00A440CD"/>
    <w:rsid w:val="00A60202"/>
    <w:rsid w:val="00A62830"/>
    <w:rsid w:val="00A63722"/>
    <w:rsid w:val="00A70ADB"/>
    <w:rsid w:val="00A73502"/>
    <w:rsid w:val="00A873AD"/>
    <w:rsid w:val="00A916C3"/>
    <w:rsid w:val="00A93A39"/>
    <w:rsid w:val="00AB1715"/>
    <w:rsid w:val="00AB582C"/>
    <w:rsid w:val="00AB676B"/>
    <w:rsid w:val="00AB6A4B"/>
    <w:rsid w:val="00AC1652"/>
    <w:rsid w:val="00AC41FD"/>
    <w:rsid w:val="00AD39A2"/>
    <w:rsid w:val="00AD411C"/>
    <w:rsid w:val="00AE0834"/>
    <w:rsid w:val="00AE21C7"/>
    <w:rsid w:val="00AE425F"/>
    <w:rsid w:val="00AF136D"/>
    <w:rsid w:val="00AF4B8D"/>
    <w:rsid w:val="00AF7DC6"/>
    <w:rsid w:val="00B10FD5"/>
    <w:rsid w:val="00B20A6E"/>
    <w:rsid w:val="00B21282"/>
    <w:rsid w:val="00B2472E"/>
    <w:rsid w:val="00B25BCF"/>
    <w:rsid w:val="00B30FE1"/>
    <w:rsid w:val="00B31389"/>
    <w:rsid w:val="00B37571"/>
    <w:rsid w:val="00B37CA2"/>
    <w:rsid w:val="00B40F93"/>
    <w:rsid w:val="00B517DF"/>
    <w:rsid w:val="00B52465"/>
    <w:rsid w:val="00B5631B"/>
    <w:rsid w:val="00B72813"/>
    <w:rsid w:val="00B82376"/>
    <w:rsid w:val="00BA2298"/>
    <w:rsid w:val="00BC031D"/>
    <w:rsid w:val="00BC45D3"/>
    <w:rsid w:val="00BC5270"/>
    <w:rsid w:val="00BC57EE"/>
    <w:rsid w:val="00BC58E6"/>
    <w:rsid w:val="00BD6E0E"/>
    <w:rsid w:val="00BE5AEF"/>
    <w:rsid w:val="00BF3A18"/>
    <w:rsid w:val="00BF6B86"/>
    <w:rsid w:val="00C0701B"/>
    <w:rsid w:val="00C104A9"/>
    <w:rsid w:val="00C10A3E"/>
    <w:rsid w:val="00C13C54"/>
    <w:rsid w:val="00C147E9"/>
    <w:rsid w:val="00C14CE9"/>
    <w:rsid w:val="00C42517"/>
    <w:rsid w:val="00C46F3C"/>
    <w:rsid w:val="00C536D8"/>
    <w:rsid w:val="00C61334"/>
    <w:rsid w:val="00C66204"/>
    <w:rsid w:val="00C701EA"/>
    <w:rsid w:val="00C84763"/>
    <w:rsid w:val="00CA5D42"/>
    <w:rsid w:val="00CC0201"/>
    <w:rsid w:val="00CC1432"/>
    <w:rsid w:val="00CC2C7F"/>
    <w:rsid w:val="00CD5B49"/>
    <w:rsid w:val="00CD6434"/>
    <w:rsid w:val="00CD68DB"/>
    <w:rsid w:val="00CF1B5D"/>
    <w:rsid w:val="00CF1B70"/>
    <w:rsid w:val="00D06AE7"/>
    <w:rsid w:val="00D17727"/>
    <w:rsid w:val="00D30311"/>
    <w:rsid w:val="00D32B90"/>
    <w:rsid w:val="00D35CAE"/>
    <w:rsid w:val="00D43B20"/>
    <w:rsid w:val="00D5046B"/>
    <w:rsid w:val="00D50D0D"/>
    <w:rsid w:val="00D66981"/>
    <w:rsid w:val="00D77621"/>
    <w:rsid w:val="00D77D0B"/>
    <w:rsid w:val="00D85742"/>
    <w:rsid w:val="00D876F4"/>
    <w:rsid w:val="00D92B26"/>
    <w:rsid w:val="00DA33C9"/>
    <w:rsid w:val="00DA7585"/>
    <w:rsid w:val="00DB3260"/>
    <w:rsid w:val="00DB4C9F"/>
    <w:rsid w:val="00DC179A"/>
    <w:rsid w:val="00DD7E3D"/>
    <w:rsid w:val="00DE2DEB"/>
    <w:rsid w:val="00DF437D"/>
    <w:rsid w:val="00DF5DAB"/>
    <w:rsid w:val="00E045D5"/>
    <w:rsid w:val="00E33D6D"/>
    <w:rsid w:val="00E371DE"/>
    <w:rsid w:val="00E40A6D"/>
    <w:rsid w:val="00E40CB0"/>
    <w:rsid w:val="00E45BD7"/>
    <w:rsid w:val="00E46B9A"/>
    <w:rsid w:val="00E50A6E"/>
    <w:rsid w:val="00E639EC"/>
    <w:rsid w:val="00E66116"/>
    <w:rsid w:val="00E74A2B"/>
    <w:rsid w:val="00E75B0B"/>
    <w:rsid w:val="00E8495D"/>
    <w:rsid w:val="00E85A6A"/>
    <w:rsid w:val="00E96BB6"/>
    <w:rsid w:val="00E96E4A"/>
    <w:rsid w:val="00EA023D"/>
    <w:rsid w:val="00EB2228"/>
    <w:rsid w:val="00EC1BF0"/>
    <w:rsid w:val="00EC2DF1"/>
    <w:rsid w:val="00EC48C2"/>
    <w:rsid w:val="00ED3DE7"/>
    <w:rsid w:val="00EF7F50"/>
    <w:rsid w:val="00F00A5C"/>
    <w:rsid w:val="00F13B9A"/>
    <w:rsid w:val="00F14160"/>
    <w:rsid w:val="00F16851"/>
    <w:rsid w:val="00F23A1B"/>
    <w:rsid w:val="00F24A51"/>
    <w:rsid w:val="00F26611"/>
    <w:rsid w:val="00F271D3"/>
    <w:rsid w:val="00F27B8C"/>
    <w:rsid w:val="00F33DDA"/>
    <w:rsid w:val="00F437A5"/>
    <w:rsid w:val="00F47AEE"/>
    <w:rsid w:val="00F55BB0"/>
    <w:rsid w:val="00F6346E"/>
    <w:rsid w:val="00F72233"/>
    <w:rsid w:val="00F85496"/>
    <w:rsid w:val="00FA283F"/>
    <w:rsid w:val="00FA560A"/>
    <w:rsid w:val="00FB61EA"/>
    <w:rsid w:val="00FC0429"/>
    <w:rsid w:val="00FC58C3"/>
    <w:rsid w:val="00FD0ED7"/>
    <w:rsid w:val="00FD205F"/>
    <w:rsid w:val="00F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4:docId w14:val="5ACCEB33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fault" w:customStyle="true">
    <w:name w:val="Default"/>
    <w:rsid w:val="006950C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82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237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2376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237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237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Default" w:type="paragraph">
    <w:name w:val="Default"/>
    <w:rsid w:val="006950C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3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2020.</izvorni_sadrzaj>
    <derivirana_varijabla naziv="DomainObject.StvarniPocetakDatum_1">11. prosinca 2020.</derivirana_varijabla>
  </DomainObject.StvarniPocetakDatum>
  <DomainObject.StvarniZavrsetakDatum>
    <izvorni_sadrzaj>11. prosinca 2020.</izvorni_sadrzaj>
    <derivirana_varijabla naziv="DomainObject.StvarniZavrsetakDatum_1">11. prosinca 2020.</derivirana_varijabla>
  </DomainObject.StvarniZavrsetakDatum>
  <DomainObject.PlaniraniZavrsetakDatum>
    <izvorni_sadrzaj>11. prosinca 2020.</izvorni_sadrzaj>
    <derivirana_varijabla naziv="DomainObject.PlaniraniZavrsetakDatum_1">11. prosinca 2020.</derivirana_varijabla>
  </DomainObject.PlaniraniZavrsetakDatum>
  <DomainObject.PlaniraniPocetakDatum>
    <izvorni_sadrzaj>11. prosinca 2020.</izvorni_sadrzaj>
    <derivirana_varijabla naziv="DomainObject.PlaniraniPocetakDatum_1">11. prosinca 2020.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08:12</izvorni_sadrzaj>
    <derivirana_varijabla naziv="DomainObject.StvarniZavrsetakVrijeme_1">08:12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2020.</izvorni_sadrzaj>
    <derivirana_varijabla naziv="DomainObject.Zapisnik.DatumKreiranja_1">11.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St-2285/2019-16</izvorni_sadrzaj>
    <derivirana_varijabla naziv="DomainObject.Zapisnik.Oznaka_1">St-2285/2019-16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St-2285/2019</izvorni_sadrzaj>
    <derivirana_varijabla naziv="DomainObject.Predmet.OznakaBroj_1">St-2285/2019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KUKEC j.d.o.o.</izvorni_sadrzaj>
    <derivirana_varijabla naziv="DomainObject.Predmet.ProtustrankaFormated_1">  TRANSPORTI KUKEC j.d.o.o.</derivirana_varijabla>
  </DomainObject.Predmet.ProtustrankaFormated>
  <DomainObject.Predmet.ProtustrankaFormatedOIB>
    <izvorni_sadrzaj>  TRANSPORTI KUKEC j.d.o.o., OIB 40001111514</izvorni_sadrzaj>
    <derivirana_varijabla naziv="DomainObject.Predmet.ProtustrankaFormatedOIB_1">  TRANSPORTI KUKEC j.d.o.o., OIB 40001111514</derivirana_varijabla>
  </DomainObject.Predmet.ProtustrankaFormatedOIB>
  <DomainObject.Predmet.ProtustrankaFormatedWithAdress>
    <izvorni_sadrzaj> TRANSPORTI KUKEC j.d.o.o., Donji Markovac 9, 10342 Donji Markovac</izvorni_sadrzaj>
    <derivirana_varijabla naziv="DomainObject.Predmet.ProtustrankaFormatedWithAdress_1"> TRANSPORTI KUKEC j.d.o.o., Donji Markovac 9, 10342 Donji Markovac</derivirana_varijabla>
  </DomainObject.Predmet.ProtustrankaFormatedWithAdress>
  <DomainObject.Predmet.ProtustrankaFormatedWithAdressOIB>
    <izvorni_sadrzaj> TRANSPORTI KUKEC j.d.o.o., OIB 40001111514, Donji Markovac 9, 10342 Donji Markovac</izvorni_sadrzaj>
    <derivirana_varijabla naziv="DomainObject.Predmet.ProtustrankaFormatedWithAdressOIB_1"> TRANSPORTI KUKEC j.d.o.o., OIB 40001111514, Donji Markovac 9, 10342 Donji Markovac</derivirana_varijabla>
  </DomainObject.Predmet.ProtustrankaFormatedWithAdressOIB>
  <DomainObject.Predmet.ProtustrankaWithAdress>
    <izvorni_sadrzaj>TRANSPORTI KUKEC j.d.o.o. Donji Markovac 9, 10342 Donji Markovac</izvorni_sadrzaj>
    <derivirana_varijabla naziv="DomainObject.Predmet.ProtustrankaWithAdress_1">TRANSPORTI KUKEC j.d.o.o. Donji Markovac 9, 10342 Donji Markovac</derivirana_varijabla>
  </DomainObject.Predmet.ProtustrankaWithAdress>
  <DomainObject.Predmet.ProtustrankaWithAdressOIB>
    <izvorni_sadrzaj>TRANSPORTI KUKEC j.d.o.o., OIB 40001111514, Donji Markovac 9, 10342 Donji Markovac</izvorni_sadrzaj>
    <derivirana_varijabla naziv="DomainObject.Predmet.ProtustrankaWithAdressOIB_1">TRANSPORTI KUKEC j.d.o.o., OIB 40001111514, Donji Markovac 9, 10342 Donji Markovac</derivirana_varijabla>
  </DomainObject.Predmet.ProtustrankaWithAdressOIB>
  <DomainObject.Predmet.ProtustrankaNazivFormated>
    <izvorni_sadrzaj>TRANSPORTI KUKEC j.d.o.o.</izvorni_sadrzaj>
    <derivirana_varijabla naziv="DomainObject.Predmet.ProtustrankaNazivFormated_1">TRANSPORTI KUKEC j.d.o.o.</derivirana_varijabla>
  </DomainObject.Predmet.ProtustrankaNazivFormated>
  <DomainObject.Predmet.ProtustrankaNazivFormatedOIB>
    <izvorni_sadrzaj>TRANSPORTI KUKEC j.d.o.o., OIB 40001111514</izvorni_sadrzaj>
    <derivirana_varijabla naziv="DomainObject.Predmet.ProtustrankaNazivFormatedOIB_1">TRANSPORTI KUKEC j.d.o.o., OIB 40001111514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KUKEC j.d.o.o.</izvorni_sadrzaj>
    <derivirana_varijabla naziv="DomainObject.Predmet.StrankaFormated_1">  TRANSPORTI KUKEC j.d.o.o.</derivirana_varijabla>
  </DomainObject.Predmet.StrankaFormated>
  <DomainObject.Predmet.StrankaFormatedOIB>
    <izvorni_sadrzaj>  TRANSPORTI KUKEC j.d.o.o., OIB 40001111514</izvorni_sadrzaj>
    <derivirana_varijabla naziv="DomainObject.Predmet.StrankaFormatedOIB_1">  TRANSPORTI KUKEC j.d.o.o., OIB 40001111514</derivirana_varijabla>
  </DomainObject.Predmet.StrankaFormatedOIB>
  <DomainObject.Predmet.StrankaFormatedWithAdress>
    <izvorni_sadrzaj> TRANSPORTI KUKEC j.d.o.o., Donji Markovac 9, 10342 Donji Markovac</izvorni_sadrzaj>
    <derivirana_varijabla naziv="DomainObject.Predmet.StrankaFormatedWithAdress_1"> TRANSPORTI KUKEC j.d.o.o., Donji Markovac 9, 10342 Donji Markovac</derivirana_varijabla>
  </DomainObject.Predmet.StrankaFormatedWithAdress>
  <DomainObject.Predmet.StrankaFormatedWithAdressOIB>
    <izvorni_sadrzaj> TRANSPORTI KUKEC j.d.o.o., OIB 40001111514, Donji Markovac 9, 10342 Donji Markovac</izvorni_sadrzaj>
    <derivirana_varijabla naziv="DomainObject.Predmet.StrankaFormatedWithAdressOIB_1"> TRANSPORTI KUKEC j.d.o.o., OIB 40001111514, Donji Markovac 9, 10342 Donji Markovac</derivirana_varijabla>
  </DomainObject.Predmet.StrankaFormatedWithAdressOIB>
  <DomainObject.Predmet.StrankaWithAdress>
    <izvorni_sadrzaj>TRANSPORTI KUKEC j.d.o.o. Donji Markovac 9,10342 Donji Markovac</izvorni_sadrzaj>
    <derivirana_varijabla naziv="DomainObject.Predmet.StrankaWithAdress_1">TRANSPORTI KUKEC j.d.o.o. Donji Markovac 9,10342 Donji Markovac</derivirana_varijabla>
  </DomainObject.Predmet.StrankaWithAdress>
  <DomainObject.Predmet.StrankaWithAdressOIB>
    <izvorni_sadrzaj>TRANSPORTI KUKEC j.d.o.o., OIB 40001111514, Donji Markovac 9,10342 Donji Markovac</izvorni_sadrzaj>
    <derivirana_varijabla naziv="DomainObject.Predmet.StrankaWithAdressOIB_1">TRANSPORTI KUKEC j.d.o.o., OIB 40001111514, Donji Markovac 9,10342 Donji Markovac</derivirana_varijabla>
  </DomainObject.Predmet.StrankaWithAdressOIB>
  <DomainObject.Predmet.StrankaNazivFormated>
    <izvorni_sadrzaj>TRANSPORTI KUKEC j.d.o.o.</izvorni_sadrzaj>
    <derivirana_varijabla naziv="DomainObject.Predmet.StrankaNazivFormated_1">TRANSPORTI KUKEC j.d.o.o.</derivirana_varijabla>
  </DomainObject.Predmet.StrankaNazivFormated>
  <DomainObject.Predmet.StrankaNazivFormatedOIB>
    <izvorni_sadrzaj>TRANSPORTI KUKEC j.d.o.o., OIB 40001111514</izvorni_sadrzaj>
    <derivirana_varijabla naziv="DomainObject.Predmet.StrankaNazivFormatedOIB_1">TRANSPORTI KUKEC j.d.o.o., OIB 40001111514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TRANSPORTI KUKEC j.d.o.o.</item>
    </izvorni_sadrzaj>
    <derivirana_varijabla naziv="DomainObject.Predmet.StrankaListFormated_1">
      <item>TRANSPORTI KUKEC j.d.o.o.</item>
    </derivirana_varijabla>
  </DomainObject.Predmet.StrankaListFormated>
  <DomainObject.Predmet.StrankaListFormatedOIB>
    <izvorni_sadrzaj>
      <item>TRANSPORTI KUKEC j.d.o.o., OIB 40001111514</item>
    </izvorni_sadrzaj>
    <derivirana_varijabla naziv="DomainObject.Predmet.StrankaListFormatedOIB_1">
      <item>TRANSPORTI KUKEC j.d.o.o., OIB 40001111514</item>
    </derivirana_varijabla>
  </DomainObject.Predmet.StrankaListFormatedOIB>
  <DomainObject.Predmet.StrankaListFormatedWithAdress>
    <izvorni_sadrzaj>
      <item>TRANSPORTI KUKEC j.d.o.o., Donji Markovac 9, 10342 Donji Markovac</item>
    </izvorni_sadrzaj>
    <derivirana_varijabla naziv="DomainObject.Predmet.StrankaListFormatedWithAdress_1">
      <item>TRANSPORTI KUKEC j.d.o.o., Donji Markovac 9, 10342 Donji Markovac</item>
    </derivirana_varijabla>
  </DomainObject.Predmet.StrankaListFormatedWithAdress>
  <DomainObject.Predmet.StrankaListFormatedWithAdressOIB>
    <izvorni_sadrzaj>
      <item>TRANSPORTI KUKEC j.d.o.o., OIB 40001111514, Donji Markovac 9, 10342 Donji Markovac</item>
    </izvorni_sadrzaj>
    <derivirana_varijabla naziv="DomainObject.Predmet.StrankaListFormatedWithAdressOIB_1">
      <item>TRANSPORTI KUKEC j.d.o.o., OIB 40001111514, Donji Markovac 9, 10342 Donji Markovac</item>
    </derivirana_varijabla>
  </DomainObject.Predmet.StrankaListFormatedWithAdressOIB>
  <DomainObject.Predmet.StrankaListNazivFormated>
    <izvorni_sadrzaj>
      <item>TRANSPORTI KUKEC j.d.o.o.</item>
    </izvorni_sadrzaj>
    <derivirana_varijabla naziv="DomainObject.Predmet.StrankaListNazivFormated_1">
      <item>TRANSPORTI KUKEC j.d.o.o.</item>
    </derivirana_varijabla>
  </DomainObject.Predmet.StrankaListNazivFormated>
  <DomainObject.Predmet.StrankaListNazivFormatedOIB>
    <izvorni_sadrzaj>
      <item>TRANSPORTI KUKEC j.d.o.o., OIB 40001111514</item>
    </izvorni_sadrzaj>
    <derivirana_varijabla naziv="DomainObject.Predmet.StrankaListNazivFormatedOIB_1">
      <item>TRANSPORTI KUKEC j.d.o.o., OIB 40001111514</item>
    </derivirana_varijabla>
  </DomainObject.Predmet.StrankaListNazivFormatedOIB>
  <DomainObject.Predmet.ProtuStrankaListFormated>
    <izvorni_sadrzaj>
      <item>TRANSPORTI KUKEC j.d.o.o.</item>
    </izvorni_sadrzaj>
    <derivirana_varijabla naziv="DomainObject.Predmet.ProtuStrankaListFormated_1">
      <item>TRANSPORTI KUKEC j.d.o.o.</item>
    </derivirana_varijabla>
  </DomainObject.Predmet.ProtuStrankaListFormated>
  <DomainObject.Predmet.ProtuStrankaListFormatedOIB>
    <izvorni_sadrzaj>
      <item>TRANSPORTI KUKEC j.d.o.o., OIB 40001111514</item>
    </izvorni_sadrzaj>
    <derivirana_varijabla naziv="DomainObject.Predmet.ProtuStrankaListFormatedOIB_1">
      <item>TRANSPORTI KUKEC j.d.o.o., OIB 40001111514</item>
    </derivirana_varijabla>
  </DomainObject.Predmet.ProtuStrankaListFormatedOIB>
  <DomainObject.Predmet.ProtuStrankaListFormatedWithAdress>
    <izvorni_sadrzaj>
      <item>TRANSPORTI KUKEC j.d.o.o., Donji Markovac 9, 10342 Donji Markovac</item>
    </izvorni_sadrzaj>
    <derivirana_varijabla naziv="DomainObject.Predmet.ProtuStrankaListFormatedWithAdress_1">
      <item>TRANSPORTI KUKEC j.d.o.o., Donji Markovac 9, 10342 Donji Markovac</item>
    </derivirana_varijabla>
  </DomainObject.Predmet.ProtuStrankaListFormatedWithAdress>
  <DomainObject.Predmet.ProtuStrankaListFormatedWithAdressOIB>
    <izvorni_sadrzaj>
      <item>TRANSPORTI KUKEC j.d.o.o., OIB 40001111514, Donji Markovac 9, 10342 Donji Markovac</item>
    </izvorni_sadrzaj>
    <derivirana_varijabla naziv="DomainObject.Predmet.ProtuStrankaListFormatedWithAdressOIB_1">
      <item>TRANSPORTI KUKEC j.d.o.o., OIB 40001111514, Donji Markovac 9, 10342 Donji Markovac</item>
    </derivirana_varijabla>
  </DomainObject.Predmet.ProtuStrankaListFormatedWithAdressOIB>
  <DomainObject.Predmet.ProtuStrankaListNazivFormated>
    <izvorni_sadrzaj>
      <item>TRANSPORTI KUKEC j.d.o.o.</item>
    </izvorni_sadrzaj>
    <derivirana_varijabla naziv="DomainObject.Predmet.ProtuStrankaListNazivFormated_1">
      <item>TRANSPORTI KUKEC j.d.o.o.</item>
    </derivirana_varijabla>
  </DomainObject.Predmet.ProtuStrankaListNazivFormated>
  <DomainObject.Predmet.ProtuStrankaListNazivFormatedOIB>
    <izvorni_sadrzaj>
      <item>TRANSPORTI KUKEC j.d.o.o., OIB 40001111514</item>
    </izvorni_sadrzaj>
    <derivirana_varijabla naziv="DomainObject.Predmet.ProtuStrankaListNazivFormatedOIB_1">
      <item>TRANSPORTI KUKEC j.d.o.o., OIB 40001111514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prosinca 2020.</izvorni_sadrzaj>
    <derivirana_varijabla naziv="DomainObject.Datum_1">11. prosinca 2020.</derivirana_varijabla>
  </DomainObject.Datum>
  <DomainObject.PoslovniBrojDokumenta>
    <izvorni_sadrzaj>St-2285/2019-16</izvorni_sadrzaj>
    <derivirana_varijabla naziv="DomainObject.PoslovniBrojDokumenta_1">St-2285/2019-16</derivirana_varijabla>
  </DomainObject.PoslovniBrojDokumenta>
  <DomainObject.Predmet.StrankaIDrugi>
    <izvorni_sadrzaj>TRANSPORTI KUKEC j.d.o.o.</izvorni_sadrzaj>
    <derivirana_varijabla naziv="DomainObject.Predmet.StrankaIDrugi_1">TRANSPORTI KUKEC j.d.o.o.</derivirana_varijabla>
  </DomainObject.Predmet.StrankaIDrugi>
  <DomainObject.Predmet.ProtustrankaIDrugi>
    <izvorni_sadrzaj>TRANSPORTI KUKEC j.d.o.o.</izvorni_sadrzaj>
    <derivirana_varijabla naziv="DomainObject.Predmet.ProtustrankaIDrugi_1">TRANSPORTI KUKEC j.d.o.o.</derivirana_varijabla>
  </DomainObject.Predmet.ProtustrankaIDrugi>
  <DomainObject.Predmet.StrankaIDrugiAdressOIB>
    <izvorni_sadrzaj>TRANSPORTI KUKEC j.d.o.o., OIB 40001111514, Donji Markovac 9, 10342 Donji Markovac</izvorni_sadrzaj>
    <derivirana_varijabla naziv="DomainObject.Predmet.StrankaIDrugiAdressOIB_1">TRANSPORTI KUKEC j.d.o.o., OIB 40001111514, Donji Markovac 9, 10342 Donji Markovac</derivirana_varijabla>
  </DomainObject.Predmet.StrankaIDrugiAdressOIB>
  <DomainObject.Predmet.ProtustrankaIDrugiAdressOIB>
    <izvorni_sadrzaj>TRANSPORTI KUKEC j.d.o.o., OIB 40001111514, Donji Markovac 9, 10342 Donji Markovac</izvorni_sadrzaj>
    <derivirana_varijabla naziv="DomainObject.Predmet.ProtustrankaIDrugiAdressOIB_1">TRANSPORTI KUKEC j.d.o.o., OIB 40001111514, Donji Markovac 9, 10342 Donji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KUKEC j.d.o.o.</item>
      <item>TRANSPORTI KUKEC j.d.o.o.</item>
    </izvorni_sadrzaj>
    <derivirana_varijabla naziv="DomainObject.Predmet.SudioniciListNaziv_1">
      <item>TRANSPORTI KUKEC j.d.o.o.</item>
      <item>TRANSPORTI KUKEC j.d.o.o.</item>
    </derivirana_varijabla>
  </DomainObject.Predmet.SudioniciListNaziv>
  <DomainObject.Predmet.SudioniciListAdressOIB>
    <izvorni_sadrzaj>
      <item>TRANSPORTI KUKEC j.d.o.o., OIB 40001111514, Donji Markovac 9,10342 Donji Markovac</item>
      <item>TRANSPORTI KUKEC j.d.o.o., OIB 40001111514, Donji Markovac 9,10342 Donji Markovac</item>
    </izvorni_sadrzaj>
    <derivirana_varijabla naziv="DomainObject.Predmet.SudioniciListAdressOIB_1">
      <item>TRANSPORTI KUKEC j.d.o.o., OIB 40001111514, Donji Markovac 9,10342 Donji Markovac</item>
      <item>TRANSPORTI KUKEC j.d.o.o., OIB 40001111514, Donji Markovac 9,10342 Donji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40001111514</item>
      <item>, OIB 40001111514</item>
    </izvorni_sadrzaj>
    <derivirana_varijabla naziv="DomainObject.Predmet.SudioniciListNazivOIB_1">
      <item>, OIB 40001111514</item>
      <item>, OIB 40001111514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2019.</izvorni_sadrzaj>
    <derivirana_varijabla naziv="DomainObject.Predmet.DatumPocetkaProcesa_1">17.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7C926-0D9E-4967-AD7D-B802FBB27F5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8</properties:Pages>
  <properties:Words>1357</properties:Words>
  <properties:Characters>7906</properties:Characters>
  <properties:Lines>691</properties:Lines>
  <properties:Paragraphs>277</properties:Paragraphs>
  <properties:TotalTime>403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2019-04-30T08:20:00Z</dcterms:created>
  <dc:creator>Ante Galić</dc:creator>
  <cp:lastModifiedBy>Nikolina Krunić</cp:lastModifiedBy>
  <cp:lastPrinted>2020-12-11T07:12:00Z</cp:lastPrinted>
  <dcterms:modified xmlns:xsi="http://www.w3.org/2001/XMLSchema-instance" xsi:type="dcterms:W3CDTF">2020-12-11T07:30:00Z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St-2285/2019-16 / Zapisnik - Ročište radi ispitivanja tražbina (5. zapisnik o ispitivanju tražbina -ICMS.docx)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